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A2CC6" w14:textId="77777777" w:rsidR="007A62AE" w:rsidRPr="007651CB" w:rsidRDefault="007A62AE" w:rsidP="007A62AE">
      <w:pPr>
        <w:tabs>
          <w:tab w:val="left" w:pos="993"/>
          <w:tab w:val="left" w:pos="1134"/>
        </w:tabs>
        <w:rPr>
          <w:rFonts w:cs="Arial"/>
        </w:rPr>
      </w:pPr>
      <w:r w:rsidRPr="007651CB">
        <w:rPr>
          <w:rFonts w:cs="Arial"/>
        </w:rPr>
        <w:t>Številka :4301-0035/2024</w:t>
      </w:r>
    </w:p>
    <w:p w14:paraId="4C5473AF" w14:textId="77777777" w:rsidR="007A62AE" w:rsidRPr="007651CB" w:rsidRDefault="007A62AE" w:rsidP="007A62AE">
      <w:pPr>
        <w:tabs>
          <w:tab w:val="left" w:pos="993"/>
          <w:tab w:val="left" w:pos="1134"/>
        </w:tabs>
        <w:rPr>
          <w:rFonts w:cs="Arial"/>
        </w:rPr>
      </w:pPr>
      <w:r w:rsidRPr="007651CB">
        <w:rPr>
          <w:rFonts w:cs="Arial"/>
        </w:rPr>
        <w:t>JN BR: 2024-235</w:t>
      </w:r>
    </w:p>
    <w:p w14:paraId="58DF8C79" w14:textId="77777777" w:rsidR="00460A21" w:rsidRPr="007651CB" w:rsidRDefault="00460A21" w:rsidP="00460A21"/>
    <w:p w14:paraId="131CEEE1" w14:textId="4263FDDF" w:rsidR="00460A21" w:rsidRPr="007651CB" w:rsidRDefault="004E7FB9" w:rsidP="00460A21">
      <w:r>
        <w:rPr>
          <w:rFonts w:cs="Arial"/>
          <w:b/>
        </w:rPr>
        <w:t>(osnutek za drugo (2) fazo)</w:t>
      </w:r>
    </w:p>
    <w:p w14:paraId="5804D6F3" w14:textId="77777777" w:rsidR="00460A21" w:rsidRPr="007651CB" w:rsidRDefault="00D901F3" w:rsidP="00460A21">
      <w:r w:rsidRPr="007651CB">
        <w:tab/>
      </w:r>
      <w:r w:rsidRPr="007651CB">
        <w:tab/>
      </w:r>
      <w:r w:rsidRPr="007651CB">
        <w:tab/>
      </w:r>
      <w:r w:rsidRPr="007651CB">
        <w:tab/>
      </w:r>
      <w:r w:rsidRPr="007651CB">
        <w:tab/>
      </w:r>
      <w:r w:rsidR="00E76AE0" w:rsidRPr="007651CB">
        <w:t>OSNUTEK</w:t>
      </w:r>
      <w:r w:rsidRPr="007651CB">
        <w:t xml:space="preserve"> POGODBE</w:t>
      </w:r>
    </w:p>
    <w:p w14:paraId="5E504654" w14:textId="625B8FFC" w:rsidR="00D327DE" w:rsidRPr="007651CB" w:rsidRDefault="00D327DE" w:rsidP="001D7000">
      <w:pPr>
        <w:jc w:val="center"/>
        <w:rPr>
          <w:b/>
        </w:rPr>
      </w:pPr>
    </w:p>
    <w:p w14:paraId="6DAFABCF" w14:textId="77777777" w:rsidR="00D327DE" w:rsidRPr="007651CB" w:rsidRDefault="00D327DE" w:rsidP="001D7000">
      <w:pPr>
        <w:jc w:val="center"/>
        <w:rPr>
          <w:b/>
        </w:rPr>
      </w:pPr>
    </w:p>
    <w:p w14:paraId="2349510A" w14:textId="2E431383" w:rsidR="00317627" w:rsidRPr="008C6145" w:rsidRDefault="001D7000" w:rsidP="001D7000">
      <w:pPr>
        <w:jc w:val="center"/>
        <w:rPr>
          <w:b/>
          <w:sz w:val="24"/>
          <w:szCs w:val="24"/>
        </w:rPr>
      </w:pPr>
      <w:r w:rsidRPr="008C6145">
        <w:rPr>
          <w:b/>
          <w:sz w:val="24"/>
          <w:szCs w:val="24"/>
        </w:rPr>
        <w:t>POGODBA</w:t>
      </w:r>
    </w:p>
    <w:p w14:paraId="4EB6ADE5" w14:textId="77777777" w:rsidR="000D305E" w:rsidRPr="007651CB" w:rsidRDefault="0080570F" w:rsidP="001D7000">
      <w:pPr>
        <w:pStyle w:val="Glava"/>
        <w:jc w:val="center"/>
        <w:rPr>
          <w:rFonts w:cs="Arial"/>
        </w:rPr>
      </w:pPr>
      <w:r w:rsidRPr="007651CB">
        <w:rPr>
          <w:rFonts w:cs="Arial"/>
        </w:rPr>
        <w:t>za</w:t>
      </w:r>
    </w:p>
    <w:p w14:paraId="513A0C0C" w14:textId="442C7891" w:rsidR="00FA3D85" w:rsidRPr="007651CB" w:rsidRDefault="00FA3D85" w:rsidP="000D305E">
      <w:pPr>
        <w:pStyle w:val="Glava"/>
        <w:jc w:val="center"/>
        <w:rPr>
          <w:rFonts w:cs="Arial"/>
        </w:rPr>
      </w:pPr>
    </w:p>
    <w:p w14:paraId="15C7C5E4" w14:textId="77777777" w:rsidR="000520FD" w:rsidRPr="007651CB" w:rsidRDefault="000520FD" w:rsidP="000520FD">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651CB" w:rsidRPr="007651CB" w14:paraId="4E03FC9F" w14:textId="77777777" w:rsidTr="007651CB">
        <w:tc>
          <w:tcPr>
            <w:tcW w:w="9022" w:type="dxa"/>
            <w:shd w:val="clear" w:color="auto" w:fill="auto"/>
          </w:tcPr>
          <w:p w14:paraId="312D54AC" w14:textId="0B990114" w:rsidR="00383DAD" w:rsidRPr="008C6145" w:rsidRDefault="007651CB" w:rsidP="00383DAD">
            <w:pPr>
              <w:jc w:val="center"/>
              <w:rPr>
                <w:rFonts w:cs="Arial"/>
                <w:b/>
                <w:sz w:val="24"/>
                <w:szCs w:val="24"/>
              </w:rPr>
            </w:pPr>
            <w:r w:rsidRPr="008C6145">
              <w:rPr>
                <w:rFonts w:cs="Arial"/>
                <w:b/>
                <w:sz w:val="24"/>
                <w:szCs w:val="24"/>
              </w:rPr>
              <w:t>NAKUP</w:t>
            </w:r>
          </w:p>
          <w:p w14:paraId="6F888358" w14:textId="77777777" w:rsidR="00383DAD" w:rsidRDefault="00383DAD" w:rsidP="00383DAD">
            <w:pPr>
              <w:jc w:val="center"/>
              <w:rPr>
                <w:rFonts w:cs="Arial"/>
                <w:i/>
                <w:color w:val="595959" w:themeColor="text1" w:themeTint="A6"/>
                <w:lang w:eastAsia="x-none"/>
              </w:rPr>
            </w:pPr>
          </w:p>
          <w:p w14:paraId="4BD6361A" w14:textId="331609F3" w:rsidR="007651CB" w:rsidRPr="007651CB" w:rsidRDefault="00383DAD" w:rsidP="00383DAD">
            <w:pPr>
              <w:jc w:val="center"/>
              <w:rPr>
                <w:rFonts w:cs="Arial"/>
                <w:b/>
              </w:rPr>
            </w:pPr>
            <w:r w:rsidRPr="0001749C">
              <w:rPr>
                <w:rFonts w:cs="Arial"/>
                <w:i/>
                <w:color w:val="595959" w:themeColor="text1" w:themeTint="A6"/>
                <w:lang w:eastAsia="x-none"/>
              </w:rPr>
              <w:t>[količina in vrsta goriva]</w:t>
            </w:r>
          </w:p>
          <w:p w14:paraId="68B04996" w14:textId="77777777" w:rsidR="007651CB" w:rsidRPr="007651CB" w:rsidRDefault="007651CB" w:rsidP="00383DAD">
            <w:pPr>
              <w:jc w:val="center"/>
              <w:rPr>
                <w:rFonts w:cs="Arial"/>
                <w:b/>
              </w:rPr>
            </w:pPr>
          </w:p>
        </w:tc>
      </w:tr>
    </w:tbl>
    <w:p w14:paraId="33358767" w14:textId="30334749" w:rsidR="000D305E" w:rsidRPr="007651CB" w:rsidRDefault="000D305E" w:rsidP="00317627">
      <w:pPr>
        <w:pStyle w:val="Glava"/>
        <w:rPr>
          <w:rFonts w:cs="Arial"/>
        </w:rPr>
      </w:pPr>
    </w:p>
    <w:p w14:paraId="3A427D3B" w14:textId="23CB25BD" w:rsidR="000520FD" w:rsidRPr="007651CB" w:rsidRDefault="000520FD" w:rsidP="00317627">
      <w:pPr>
        <w:pStyle w:val="Glava"/>
        <w:rPr>
          <w:rFonts w:cs="Arial"/>
        </w:rPr>
      </w:pPr>
    </w:p>
    <w:p w14:paraId="43738D51" w14:textId="77777777" w:rsidR="000520FD" w:rsidRPr="007651CB" w:rsidRDefault="000520FD" w:rsidP="00317627">
      <w:pPr>
        <w:pStyle w:val="Glava"/>
        <w:rPr>
          <w:rFonts w:cs="Arial"/>
        </w:rPr>
      </w:pPr>
    </w:p>
    <w:p w14:paraId="27983D8E" w14:textId="77777777" w:rsidR="00317627" w:rsidRPr="007651CB" w:rsidRDefault="00317627" w:rsidP="00317627">
      <w:pPr>
        <w:pStyle w:val="Glava"/>
        <w:rPr>
          <w:rFonts w:cs="Arial"/>
        </w:rPr>
      </w:pPr>
      <w:r w:rsidRPr="007651CB">
        <w:rPr>
          <w:rFonts w:cs="Arial"/>
        </w:rPr>
        <w:t>ki jo sklepa</w:t>
      </w:r>
      <w:r w:rsidR="00D938ED" w:rsidRPr="007651CB">
        <w:rPr>
          <w:rFonts w:cs="Arial"/>
        </w:rPr>
        <w:t>ta</w:t>
      </w:r>
    </w:p>
    <w:p w14:paraId="167E40D6" w14:textId="77777777" w:rsidR="00317627" w:rsidRPr="007651CB" w:rsidRDefault="00317627" w:rsidP="00317627">
      <w:pPr>
        <w:pStyle w:val="Glava"/>
        <w:rPr>
          <w:rFonts w:cs="Arial"/>
        </w:rPr>
      </w:pPr>
    </w:p>
    <w:p w14:paraId="048A19D4" w14:textId="77777777" w:rsidR="00317627" w:rsidRPr="007651CB" w:rsidRDefault="0080570F" w:rsidP="00317627">
      <w:pPr>
        <w:rPr>
          <w:rFonts w:cs="Arial"/>
          <w:b/>
        </w:rPr>
      </w:pPr>
      <w:r w:rsidRPr="007651CB">
        <w:rPr>
          <w:rFonts w:cs="Arial"/>
          <w:b/>
        </w:rPr>
        <w:t>KUPEC</w:t>
      </w:r>
      <w:r w:rsidR="00317627" w:rsidRPr="007651CB">
        <w:rPr>
          <w:rFonts w:cs="Arial"/>
          <w:b/>
        </w:rPr>
        <w:t>:</w:t>
      </w:r>
    </w:p>
    <w:p w14:paraId="410D8374" w14:textId="77777777" w:rsidR="00317627" w:rsidRPr="007651CB" w:rsidRDefault="00317627" w:rsidP="00317627">
      <w:pPr>
        <w:rPr>
          <w:rFonts w:cs="Arial"/>
        </w:rPr>
      </w:pPr>
      <w:r w:rsidRPr="007651CB">
        <w:rPr>
          <w:rFonts w:cs="Arial"/>
          <w:b/>
        </w:rPr>
        <w:t>Zavod Republike Slovenije za blagovne rezerve,</w:t>
      </w:r>
      <w:r w:rsidRPr="007651CB">
        <w:rPr>
          <w:rFonts w:cs="Arial"/>
        </w:rPr>
        <w:t xml:space="preserve"> Dunajska cesta 106, 1000 Ljubljana,</w:t>
      </w:r>
    </w:p>
    <w:p w14:paraId="3E78BDC6" w14:textId="63CE6596" w:rsidR="00317627" w:rsidRPr="007651CB" w:rsidRDefault="00317627" w:rsidP="00317627">
      <w:pPr>
        <w:rPr>
          <w:rFonts w:cs="Arial"/>
        </w:rPr>
      </w:pPr>
      <w:r w:rsidRPr="007651CB">
        <w:rPr>
          <w:rFonts w:cs="Arial"/>
        </w:rPr>
        <w:t xml:space="preserve">ki ga zastopa </w:t>
      </w:r>
      <w:r w:rsidR="00990592" w:rsidRPr="007651CB">
        <w:rPr>
          <w:rFonts w:cs="Arial"/>
        </w:rPr>
        <w:t>direktor</w:t>
      </w:r>
      <w:r w:rsidR="004D39D4" w:rsidRPr="007651CB">
        <w:rPr>
          <w:rFonts w:cs="Arial"/>
        </w:rPr>
        <w:t xml:space="preserve"> </w:t>
      </w:r>
      <w:r w:rsidR="001D7000" w:rsidRPr="007651CB">
        <w:rPr>
          <w:rFonts w:cs="Arial"/>
        </w:rPr>
        <w:t>mag. Andrej KUŽNER</w:t>
      </w:r>
      <w:r w:rsidR="004D39D4" w:rsidRPr="007651CB">
        <w:rPr>
          <w:rFonts w:cs="Arial"/>
        </w:rPr>
        <w:t xml:space="preserve"> </w:t>
      </w:r>
    </w:p>
    <w:p w14:paraId="39153D75" w14:textId="58D38700" w:rsidR="00317627" w:rsidRPr="007651CB" w:rsidRDefault="00317627" w:rsidP="00317627">
      <w:pPr>
        <w:rPr>
          <w:rFonts w:cs="Arial"/>
        </w:rPr>
      </w:pPr>
      <w:r w:rsidRPr="007651CB">
        <w:rPr>
          <w:rFonts w:cs="Arial"/>
        </w:rPr>
        <w:t xml:space="preserve">ID za DDV: </w:t>
      </w:r>
      <w:r w:rsidR="00E472E7" w:rsidRPr="00EC7272">
        <w:rPr>
          <w:rFonts w:cs="Arial"/>
        </w:rPr>
        <w:t>SI34375848</w:t>
      </w:r>
    </w:p>
    <w:p w14:paraId="7EE373E3" w14:textId="34FAAEE6" w:rsidR="00311636" w:rsidRPr="007651CB" w:rsidRDefault="00311636" w:rsidP="00317627">
      <w:pPr>
        <w:rPr>
          <w:rFonts w:cs="Arial"/>
        </w:rPr>
      </w:pPr>
      <w:r w:rsidRPr="007651CB">
        <w:rPr>
          <w:rFonts w:cs="Arial"/>
        </w:rPr>
        <w:t>Matična številka: 5022959</w:t>
      </w:r>
      <w:r w:rsidR="00A7607A" w:rsidRPr="007651CB">
        <w:rPr>
          <w:rFonts w:cs="Arial"/>
        </w:rPr>
        <w:t>000</w:t>
      </w:r>
    </w:p>
    <w:p w14:paraId="76E1C91E" w14:textId="77777777" w:rsidR="00176072" w:rsidRPr="007651CB" w:rsidRDefault="00176072" w:rsidP="00176072">
      <w:pPr>
        <w:rPr>
          <w:rFonts w:cs="Arial"/>
        </w:rPr>
      </w:pPr>
      <w:r w:rsidRPr="007651CB">
        <w:rPr>
          <w:rFonts w:cs="Arial"/>
        </w:rPr>
        <w:t xml:space="preserve">(v nadaljevanju: </w:t>
      </w:r>
      <w:r w:rsidR="0080570F" w:rsidRPr="007651CB">
        <w:rPr>
          <w:rFonts w:cs="Arial"/>
        </w:rPr>
        <w:t>kupec</w:t>
      </w:r>
      <w:r w:rsidRPr="007651CB">
        <w:rPr>
          <w:rFonts w:cs="Arial"/>
        </w:rPr>
        <w:t>)</w:t>
      </w:r>
    </w:p>
    <w:p w14:paraId="4EED7544" w14:textId="77777777" w:rsidR="00317627" w:rsidRPr="007651CB" w:rsidRDefault="00317627" w:rsidP="00317627">
      <w:pPr>
        <w:rPr>
          <w:rFonts w:cs="Arial"/>
        </w:rPr>
      </w:pPr>
    </w:p>
    <w:p w14:paraId="06B884CD" w14:textId="77777777" w:rsidR="00B32849" w:rsidRPr="007651CB" w:rsidRDefault="00E572CC" w:rsidP="00B32849">
      <w:pPr>
        <w:rPr>
          <w:rFonts w:cs="Arial"/>
          <w:b/>
        </w:rPr>
      </w:pPr>
      <w:r w:rsidRPr="007651CB">
        <w:rPr>
          <w:rFonts w:cs="Arial"/>
        </w:rPr>
        <w:t>i</w:t>
      </w:r>
      <w:r w:rsidR="00317627" w:rsidRPr="007651CB">
        <w:rPr>
          <w:rFonts w:cs="Arial"/>
        </w:rPr>
        <w:t>n</w:t>
      </w:r>
      <w:r w:rsidR="00B32849" w:rsidRPr="007651CB">
        <w:rPr>
          <w:rFonts w:cs="Arial"/>
          <w:b/>
        </w:rPr>
        <w:t xml:space="preserve"> </w:t>
      </w:r>
    </w:p>
    <w:p w14:paraId="6FCB70CE" w14:textId="77777777" w:rsidR="00176072" w:rsidRPr="007651CB" w:rsidRDefault="00176072" w:rsidP="00317627">
      <w:pPr>
        <w:rPr>
          <w:rFonts w:cs="Arial"/>
        </w:rPr>
      </w:pPr>
    </w:p>
    <w:p w14:paraId="6AB381D9" w14:textId="77777777" w:rsidR="00317627" w:rsidRPr="007651CB" w:rsidRDefault="00687F80" w:rsidP="00317627">
      <w:pPr>
        <w:rPr>
          <w:rFonts w:cs="Arial"/>
        </w:rPr>
      </w:pPr>
      <w:r w:rsidRPr="007651CB">
        <w:rPr>
          <w:rFonts w:cs="Arial"/>
          <w:b/>
        </w:rPr>
        <w:t>PRODAJALEC</w:t>
      </w:r>
      <w:r w:rsidR="00317627" w:rsidRPr="007651CB">
        <w:rPr>
          <w:rFonts w:cs="Arial"/>
          <w:b/>
        </w:rPr>
        <w:t>:</w:t>
      </w:r>
    </w:p>
    <w:p w14:paraId="03895B25" w14:textId="77777777" w:rsidR="00317627" w:rsidRPr="007651CB" w:rsidRDefault="00317627" w:rsidP="00317627">
      <w:pPr>
        <w:rPr>
          <w:rFonts w:cs="Arial"/>
        </w:rPr>
      </w:pPr>
      <w:r w:rsidRPr="007651CB">
        <w:rPr>
          <w:rFonts w:cs="Arial"/>
        </w:rPr>
        <w:t>………………………………………………</w:t>
      </w:r>
    </w:p>
    <w:p w14:paraId="477A50D7" w14:textId="77777777" w:rsidR="00317627" w:rsidRPr="007651CB" w:rsidRDefault="00317627" w:rsidP="00317627">
      <w:pPr>
        <w:rPr>
          <w:rFonts w:cs="Arial"/>
        </w:rPr>
      </w:pPr>
      <w:r w:rsidRPr="007651CB">
        <w:rPr>
          <w:rFonts w:cs="Arial"/>
        </w:rPr>
        <w:t>k</w:t>
      </w:r>
      <w:r w:rsidR="004E0D3B" w:rsidRPr="007651CB">
        <w:rPr>
          <w:rFonts w:cs="Arial"/>
        </w:rPr>
        <w:t>i ga zastopa direktor  ……………………</w:t>
      </w:r>
    </w:p>
    <w:p w14:paraId="3A7C1D00" w14:textId="1053CA06" w:rsidR="00317627" w:rsidRPr="007651CB" w:rsidRDefault="00317627" w:rsidP="00317627">
      <w:pPr>
        <w:rPr>
          <w:rFonts w:cs="Arial"/>
        </w:rPr>
      </w:pPr>
      <w:r w:rsidRPr="007651CB">
        <w:rPr>
          <w:rFonts w:cs="Arial"/>
        </w:rPr>
        <w:t>ID za DDV: ……………………………</w:t>
      </w:r>
      <w:r w:rsidR="00CC0C19" w:rsidRPr="007651CB">
        <w:rPr>
          <w:rFonts w:cs="Arial"/>
        </w:rPr>
        <w:t>……</w:t>
      </w:r>
    </w:p>
    <w:p w14:paraId="46715B1F" w14:textId="77777777" w:rsidR="00311636" w:rsidRPr="007651CB" w:rsidRDefault="00311636" w:rsidP="00317627">
      <w:pPr>
        <w:rPr>
          <w:rFonts w:cs="Arial"/>
        </w:rPr>
      </w:pPr>
      <w:r w:rsidRPr="007651CB">
        <w:rPr>
          <w:rFonts w:cs="Arial"/>
        </w:rPr>
        <w:t>Matična številka:…………………………...</w:t>
      </w:r>
    </w:p>
    <w:p w14:paraId="05C1911A" w14:textId="77777777" w:rsidR="00317627" w:rsidRPr="007651CB" w:rsidRDefault="00317627" w:rsidP="00317627">
      <w:pPr>
        <w:rPr>
          <w:rFonts w:cs="Arial"/>
        </w:rPr>
      </w:pPr>
      <w:r w:rsidRPr="007651CB">
        <w:rPr>
          <w:rFonts w:cs="Arial"/>
        </w:rPr>
        <w:t xml:space="preserve">(v nadaljevanju: </w:t>
      </w:r>
      <w:r w:rsidR="00687F80" w:rsidRPr="007651CB">
        <w:rPr>
          <w:rFonts w:cs="Arial"/>
        </w:rPr>
        <w:t>prodajalec</w:t>
      </w:r>
      <w:r w:rsidRPr="007651CB">
        <w:rPr>
          <w:rFonts w:cs="Arial"/>
        </w:rPr>
        <w:t>)</w:t>
      </w:r>
    </w:p>
    <w:p w14:paraId="6DE847F1" w14:textId="77777777" w:rsidR="00346BC8" w:rsidRPr="007651CB" w:rsidRDefault="00317627" w:rsidP="00317627">
      <w:pPr>
        <w:rPr>
          <w:rFonts w:cs="Arial"/>
        </w:rPr>
        <w:sectPr w:rsidR="00346BC8" w:rsidRPr="007651CB"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7651CB">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D7324A" w:rsidRDefault="00F3514D">
          <w:pPr>
            <w:pStyle w:val="NaslovTOC"/>
            <w:rPr>
              <w:sz w:val="22"/>
              <w:szCs w:val="22"/>
            </w:rPr>
          </w:pPr>
          <w:r w:rsidRPr="00D7324A">
            <w:rPr>
              <w:sz w:val="22"/>
              <w:szCs w:val="22"/>
            </w:rPr>
            <w:t>Vsebina</w:t>
          </w:r>
        </w:p>
        <w:p w14:paraId="7E5A5926" w14:textId="316EAF20" w:rsidR="00D679DE" w:rsidRPr="00D679DE" w:rsidRDefault="00F3514D">
          <w:pPr>
            <w:pStyle w:val="Kazalovsebine1"/>
            <w:tabs>
              <w:tab w:val="right" w:leader="dot" w:pos="9060"/>
            </w:tabs>
            <w:rPr>
              <w:rFonts w:asciiTheme="minorHAnsi" w:eastAsiaTheme="minorEastAsia" w:hAnsiTheme="minorHAnsi" w:cstheme="minorBidi"/>
              <w:noProof/>
            </w:rPr>
          </w:pPr>
          <w:r w:rsidRPr="00D679DE">
            <w:fldChar w:fldCharType="begin"/>
          </w:r>
          <w:r w:rsidRPr="00D679DE">
            <w:instrText xml:space="preserve"> TOC \o "1-3" \h \z \u </w:instrText>
          </w:r>
          <w:r w:rsidRPr="00D679DE">
            <w:fldChar w:fldCharType="separate"/>
          </w:r>
          <w:hyperlink w:anchor="_Toc172536633" w:history="1">
            <w:r w:rsidR="00D679DE" w:rsidRPr="00D679DE">
              <w:rPr>
                <w:rStyle w:val="Hiperpovezava"/>
                <w:noProof/>
              </w:rPr>
              <w:t>UVODNA DOLOČILA</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_Toc172536633 \h </w:instrText>
            </w:r>
            <w:r w:rsidR="00D679DE" w:rsidRPr="00D679DE">
              <w:rPr>
                <w:noProof/>
                <w:webHidden/>
              </w:rPr>
            </w:r>
            <w:r w:rsidR="00D679DE" w:rsidRPr="00D679DE">
              <w:rPr>
                <w:noProof/>
                <w:webHidden/>
              </w:rPr>
              <w:fldChar w:fldCharType="separate"/>
            </w:r>
            <w:r w:rsidR="001C2F2C">
              <w:rPr>
                <w:noProof/>
                <w:webHidden/>
              </w:rPr>
              <w:t>3</w:t>
            </w:r>
            <w:r w:rsidR="00D679DE" w:rsidRPr="00D679DE">
              <w:rPr>
                <w:noProof/>
                <w:webHidden/>
              </w:rPr>
              <w:fldChar w:fldCharType="end"/>
            </w:r>
          </w:hyperlink>
        </w:p>
        <w:p w14:paraId="6B1B080E" w14:textId="5617D48A"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4" w:history="1">
            <w:r w:rsidR="00D679DE" w:rsidRPr="00D679DE">
              <w:rPr>
                <w:rStyle w:val="Hiperpovezava"/>
                <w:bCs/>
                <w:noProof/>
                <w:kern w:val="32"/>
              </w:rPr>
              <w:t>SPLOŠNE DOLOČBE</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_Toc172536634 \h </w:instrText>
            </w:r>
            <w:r w:rsidR="00D679DE" w:rsidRPr="00D679DE">
              <w:rPr>
                <w:noProof/>
                <w:webHidden/>
              </w:rPr>
            </w:r>
            <w:r w:rsidR="00D679DE" w:rsidRPr="00D679DE">
              <w:rPr>
                <w:noProof/>
                <w:webHidden/>
              </w:rPr>
              <w:fldChar w:fldCharType="separate"/>
            </w:r>
            <w:r w:rsidR="001C2F2C">
              <w:rPr>
                <w:noProof/>
                <w:webHidden/>
              </w:rPr>
              <w:t>3</w:t>
            </w:r>
            <w:r w:rsidR="00D679DE" w:rsidRPr="00D679DE">
              <w:rPr>
                <w:noProof/>
                <w:webHidden/>
              </w:rPr>
              <w:fldChar w:fldCharType="end"/>
            </w:r>
          </w:hyperlink>
        </w:p>
        <w:p w14:paraId="0710E7AB" w14:textId="4CCA6F6C"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5" w:history="1">
            <w:r w:rsidR="00D679DE" w:rsidRPr="00D679DE">
              <w:rPr>
                <w:rStyle w:val="Hiperpovezava"/>
                <w:bCs/>
                <w:noProof/>
                <w:kern w:val="32"/>
              </w:rPr>
              <w:t>PREDMET POGODBE</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_Toc172536635 \h </w:instrText>
            </w:r>
            <w:r w:rsidR="00D679DE" w:rsidRPr="00D679DE">
              <w:rPr>
                <w:noProof/>
                <w:webHidden/>
              </w:rPr>
            </w:r>
            <w:r w:rsidR="00D679DE" w:rsidRPr="00D679DE">
              <w:rPr>
                <w:noProof/>
                <w:webHidden/>
              </w:rPr>
              <w:fldChar w:fldCharType="separate"/>
            </w:r>
            <w:r w:rsidR="001C2F2C">
              <w:rPr>
                <w:noProof/>
                <w:webHidden/>
              </w:rPr>
              <w:t>3</w:t>
            </w:r>
            <w:r w:rsidR="00D679DE" w:rsidRPr="00D679DE">
              <w:rPr>
                <w:noProof/>
                <w:webHidden/>
              </w:rPr>
              <w:fldChar w:fldCharType="end"/>
            </w:r>
          </w:hyperlink>
        </w:p>
        <w:p w14:paraId="2E9431DC" w14:textId="51B9AEE3"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6" w:history="1">
            <w:r w:rsidR="00D679DE" w:rsidRPr="00D679DE">
              <w:rPr>
                <w:rStyle w:val="Hiperpovezava"/>
                <w:bCs/>
                <w:noProof/>
                <w:kern w:val="32"/>
              </w:rPr>
              <w:t>PODIZVAJALCI</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_Toc172536636 \h </w:instrText>
            </w:r>
            <w:r w:rsidR="00D679DE" w:rsidRPr="00D679DE">
              <w:rPr>
                <w:noProof/>
                <w:webHidden/>
              </w:rPr>
            </w:r>
            <w:r w:rsidR="00D679DE" w:rsidRPr="00D679DE">
              <w:rPr>
                <w:noProof/>
                <w:webHidden/>
              </w:rPr>
              <w:fldChar w:fldCharType="separate"/>
            </w:r>
            <w:r w:rsidR="001C2F2C">
              <w:rPr>
                <w:noProof/>
                <w:webHidden/>
              </w:rPr>
              <w:t>4</w:t>
            </w:r>
            <w:r w:rsidR="00D679DE" w:rsidRPr="00D679DE">
              <w:rPr>
                <w:noProof/>
                <w:webHidden/>
              </w:rPr>
              <w:fldChar w:fldCharType="end"/>
            </w:r>
          </w:hyperlink>
        </w:p>
        <w:p w14:paraId="06499B3E" w14:textId="0360F9DB"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7" w:history="1">
            <w:r w:rsidR="00D679DE" w:rsidRPr="00D679DE">
              <w:rPr>
                <w:rStyle w:val="Hiperpovezava"/>
                <w:bCs/>
                <w:noProof/>
                <w:kern w:val="32"/>
              </w:rPr>
              <w:t>POGODBENI ROK</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_Toc172536637 \h </w:instrText>
            </w:r>
            <w:r w:rsidR="00D679DE" w:rsidRPr="00D679DE">
              <w:rPr>
                <w:noProof/>
                <w:webHidden/>
              </w:rPr>
            </w:r>
            <w:r w:rsidR="00D679DE" w:rsidRPr="00D679DE">
              <w:rPr>
                <w:noProof/>
                <w:webHidden/>
              </w:rPr>
              <w:fldChar w:fldCharType="separate"/>
            </w:r>
            <w:r w:rsidR="001C2F2C">
              <w:rPr>
                <w:noProof/>
                <w:webHidden/>
              </w:rPr>
              <w:t>5</w:t>
            </w:r>
            <w:r w:rsidR="00D679DE" w:rsidRPr="00D679DE">
              <w:rPr>
                <w:noProof/>
                <w:webHidden/>
              </w:rPr>
              <w:fldChar w:fldCharType="end"/>
            </w:r>
          </w:hyperlink>
        </w:p>
        <w:p w14:paraId="50D55697" w14:textId="41AD042F"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8" w:history="1">
            <w:r w:rsidR="00D679DE" w:rsidRPr="00D679DE">
              <w:rPr>
                <w:rStyle w:val="Hiperpovezava"/>
                <w:bCs/>
                <w:noProof/>
                <w:kern w:val="32"/>
              </w:rPr>
              <w:t>KRAJ IZROČITVE BLAGA</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_Toc172536638 \h </w:instrText>
            </w:r>
            <w:r w:rsidR="00D679DE" w:rsidRPr="00D679DE">
              <w:rPr>
                <w:noProof/>
                <w:webHidden/>
              </w:rPr>
            </w:r>
            <w:r w:rsidR="00D679DE" w:rsidRPr="00D679DE">
              <w:rPr>
                <w:noProof/>
                <w:webHidden/>
              </w:rPr>
              <w:fldChar w:fldCharType="separate"/>
            </w:r>
            <w:r w:rsidR="001C2F2C">
              <w:rPr>
                <w:noProof/>
                <w:webHidden/>
              </w:rPr>
              <w:t>5</w:t>
            </w:r>
            <w:r w:rsidR="00D679DE" w:rsidRPr="00D679DE">
              <w:rPr>
                <w:noProof/>
                <w:webHidden/>
              </w:rPr>
              <w:fldChar w:fldCharType="end"/>
            </w:r>
          </w:hyperlink>
        </w:p>
        <w:p w14:paraId="2367BA1F" w14:textId="2E139A6C"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39" w:history="1">
            <w:r w:rsidR="00D679DE" w:rsidRPr="00D679DE">
              <w:rPr>
                <w:rStyle w:val="Hiperpovezava"/>
                <w:bCs/>
                <w:noProof/>
                <w:kern w:val="32"/>
              </w:rPr>
              <w:t>KAKOVOST BLAGA IN PREVZEM BLAGA</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_Toc172536639 \h </w:instrText>
            </w:r>
            <w:r w:rsidR="00D679DE" w:rsidRPr="00D679DE">
              <w:rPr>
                <w:noProof/>
                <w:webHidden/>
              </w:rPr>
            </w:r>
            <w:r w:rsidR="00D679DE" w:rsidRPr="00D679DE">
              <w:rPr>
                <w:noProof/>
                <w:webHidden/>
              </w:rPr>
              <w:fldChar w:fldCharType="separate"/>
            </w:r>
            <w:r w:rsidR="001C2F2C">
              <w:rPr>
                <w:noProof/>
                <w:webHidden/>
              </w:rPr>
              <w:t>5</w:t>
            </w:r>
            <w:r w:rsidR="00D679DE" w:rsidRPr="00D679DE">
              <w:rPr>
                <w:noProof/>
                <w:webHidden/>
              </w:rPr>
              <w:fldChar w:fldCharType="end"/>
            </w:r>
          </w:hyperlink>
        </w:p>
        <w:p w14:paraId="5D5BF3E1" w14:textId="4EBA6893"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0" w:history="1">
            <w:r w:rsidR="00D679DE" w:rsidRPr="00D679DE">
              <w:rPr>
                <w:rStyle w:val="Hiperpovezava"/>
                <w:bCs/>
                <w:noProof/>
                <w:kern w:val="32"/>
              </w:rPr>
              <w:t>POGODBENA VREDNOST, CENE IN PLAČILNI POGOJI</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_Toc172536640 \h </w:instrText>
            </w:r>
            <w:r w:rsidR="00D679DE" w:rsidRPr="00D679DE">
              <w:rPr>
                <w:noProof/>
                <w:webHidden/>
              </w:rPr>
            </w:r>
            <w:r w:rsidR="00D679DE" w:rsidRPr="00D679DE">
              <w:rPr>
                <w:noProof/>
                <w:webHidden/>
              </w:rPr>
              <w:fldChar w:fldCharType="separate"/>
            </w:r>
            <w:r w:rsidR="001C2F2C">
              <w:rPr>
                <w:noProof/>
                <w:webHidden/>
              </w:rPr>
              <w:t>7</w:t>
            </w:r>
            <w:r w:rsidR="00D679DE" w:rsidRPr="00D679DE">
              <w:rPr>
                <w:noProof/>
                <w:webHidden/>
              </w:rPr>
              <w:fldChar w:fldCharType="end"/>
            </w:r>
          </w:hyperlink>
        </w:p>
        <w:p w14:paraId="2BA7D68E" w14:textId="2DE0A374"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1" w:history="1">
            <w:r w:rsidR="00D679DE" w:rsidRPr="00D679DE">
              <w:rPr>
                <w:rStyle w:val="Hiperpovezava"/>
                <w:bCs/>
                <w:noProof/>
                <w:kern w:val="32"/>
              </w:rPr>
              <w:t>FINANČNO ZAVAROVANJE ZA DOBRO IZVEDBO POGODBENIH OBVEZNOSTI</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_Toc172536641 \h </w:instrText>
            </w:r>
            <w:r w:rsidR="00D679DE" w:rsidRPr="00D679DE">
              <w:rPr>
                <w:noProof/>
                <w:webHidden/>
              </w:rPr>
            </w:r>
            <w:r w:rsidR="00D679DE" w:rsidRPr="00D679DE">
              <w:rPr>
                <w:noProof/>
                <w:webHidden/>
              </w:rPr>
              <w:fldChar w:fldCharType="separate"/>
            </w:r>
            <w:r w:rsidR="001C2F2C">
              <w:rPr>
                <w:noProof/>
                <w:webHidden/>
              </w:rPr>
              <w:t>8</w:t>
            </w:r>
            <w:r w:rsidR="00D679DE" w:rsidRPr="00D679DE">
              <w:rPr>
                <w:noProof/>
                <w:webHidden/>
              </w:rPr>
              <w:fldChar w:fldCharType="end"/>
            </w:r>
          </w:hyperlink>
        </w:p>
        <w:p w14:paraId="60DEDAED" w14:textId="68850872"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2" w:history="1">
            <w:r w:rsidR="00D679DE" w:rsidRPr="00D679DE">
              <w:rPr>
                <w:rStyle w:val="Hiperpovezava"/>
                <w:bCs/>
                <w:noProof/>
                <w:kern w:val="32"/>
              </w:rPr>
              <w:t>POGODBENA KAZEN</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_Toc172536642 \h </w:instrText>
            </w:r>
            <w:r w:rsidR="00D679DE" w:rsidRPr="00D679DE">
              <w:rPr>
                <w:noProof/>
                <w:webHidden/>
              </w:rPr>
            </w:r>
            <w:r w:rsidR="00D679DE" w:rsidRPr="00D679DE">
              <w:rPr>
                <w:noProof/>
                <w:webHidden/>
              </w:rPr>
              <w:fldChar w:fldCharType="separate"/>
            </w:r>
            <w:r w:rsidR="001C2F2C">
              <w:rPr>
                <w:noProof/>
                <w:webHidden/>
              </w:rPr>
              <w:t>9</w:t>
            </w:r>
            <w:r w:rsidR="00D679DE" w:rsidRPr="00D679DE">
              <w:rPr>
                <w:noProof/>
                <w:webHidden/>
              </w:rPr>
              <w:fldChar w:fldCharType="end"/>
            </w:r>
          </w:hyperlink>
        </w:p>
        <w:p w14:paraId="6081B207" w14:textId="28C847E3"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3" w:history="1">
            <w:r w:rsidR="00D679DE" w:rsidRPr="00D679DE">
              <w:rPr>
                <w:rStyle w:val="Hiperpovezava"/>
                <w:bCs/>
                <w:noProof/>
                <w:kern w:val="32"/>
              </w:rPr>
              <w:t>SKRBNIKI POGODBE</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_Toc172536643 \h </w:instrText>
            </w:r>
            <w:r w:rsidR="00D679DE" w:rsidRPr="00D679DE">
              <w:rPr>
                <w:noProof/>
                <w:webHidden/>
              </w:rPr>
            </w:r>
            <w:r w:rsidR="00D679DE" w:rsidRPr="00D679DE">
              <w:rPr>
                <w:noProof/>
                <w:webHidden/>
              </w:rPr>
              <w:fldChar w:fldCharType="separate"/>
            </w:r>
            <w:r w:rsidR="001C2F2C">
              <w:rPr>
                <w:noProof/>
                <w:webHidden/>
              </w:rPr>
              <w:t>10</w:t>
            </w:r>
            <w:r w:rsidR="00D679DE" w:rsidRPr="00D679DE">
              <w:rPr>
                <w:noProof/>
                <w:webHidden/>
              </w:rPr>
              <w:fldChar w:fldCharType="end"/>
            </w:r>
          </w:hyperlink>
        </w:p>
        <w:p w14:paraId="6A97A104" w14:textId="475F8DCE"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4" w:history="1">
            <w:r w:rsidR="00D679DE" w:rsidRPr="00D679DE">
              <w:rPr>
                <w:rStyle w:val="Hiperpovezava"/>
                <w:bCs/>
                <w:noProof/>
                <w:kern w:val="32"/>
              </w:rPr>
              <w:t>POSLOVNA SKRIVNOST</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_Toc172536644 \h </w:instrText>
            </w:r>
            <w:r w:rsidR="00D679DE" w:rsidRPr="00D679DE">
              <w:rPr>
                <w:noProof/>
                <w:webHidden/>
              </w:rPr>
            </w:r>
            <w:r w:rsidR="00D679DE" w:rsidRPr="00D679DE">
              <w:rPr>
                <w:noProof/>
                <w:webHidden/>
              </w:rPr>
              <w:fldChar w:fldCharType="separate"/>
            </w:r>
            <w:r w:rsidR="001C2F2C">
              <w:rPr>
                <w:noProof/>
                <w:webHidden/>
              </w:rPr>
              <w:t>10</w:t>
            </w:r>
            <w:r w:rsidR="00D679DE" w:rsidRPr="00D679DE">
              <w:rPr>
                <w:noProof/>
                <w:webHidden/>
              </w:rPr>
              <w:fldChar w:fldCharType="end"/>
            </w:r>
          </w:hyperlink>
        </w:p>
        <w:p w14:paraId="5608F490" w14:textId="40B37D4B"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5" w:history="1">
            <w:r w:rsidR="00D679DE" w:rsidRPr="00D679DE">
              <w:rPr>
                <w:rStyle w:val="Hiperpovezava"/>
                <w:bCs/>
                <w:noProof/>
                <w:kern w:val="32"/>
              </w:rPr>
              <w:t>SPREMEMBE POGODBE</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_Toc172536645 \h </w:instrText>
            </w:r>
            <w:r w:rsidR="00D679DE" w:rsidRPr="00D679DE">
              <w:rPr>
                <w:noProof/>
                <w:webHidden/>
              </w:rPr>
            </w:r>
            <w:r w:rsidR="00D679DE" w:rsidRPr="00D679DE">
              <w:rPr>
                <w:noProof/>
                <w:webHidden/>
              </w:rPr>
              <w:fldChar w:fldCharType="separate"/>
            </w:r>
            <w:r w:rsidR="001C2F2C">
              <w:rPr>
                <w:noProof/>
                <w:webHidden/>
              </w:rPr>
              <w:t>11</w:t>
            </w:r>
            <w:r w:rsidR="00D679DE" w:rsidRPr="00D679DE">
              <w:rPr>
                <w:noProof/>
                <w:webHidden/>
              </w:rPr>
              <w:fldChar w:fldCharType="end"/>
            </w:r>
          </w:hyperlink>
        </w:p>
        <w:p w14:paraId="309B178C" w14:textId="1A6D9249"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6" w:history="1">
            <w:r w:rsidR="00D679DE" w:rsidRPr="00D679DE">
              <w:rPr>
                <w:rStyle w:val="Hiperpovezava"/>
                <w:bCs/>
                <w:noProof/>
                <w:kern w:val="32"/>
              </w:rPr>
              <w:t>ODSTOP OD POGODBE</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_Toc172536646 \h </w:instrText>
            </w:r>
            <w:r w:rsidR="00D679DE" w:rsidRPr="00D679DE">
              <w:rPr>
                <w:noProof/>
                <w:webHidden/>
              </w:rPr>
            </w:r>
            <w:r w:rsidR="00D679DE" w:rsidRPr="00D679DE">
              <w:rPr>
                <w:noProof/>
                <w:webHidden/>
              </w:rPr>
              <w:fldChar w:fldCharType="separate"/>
            </w:r>
            <w:r w:rsidR="001C2F2C">
              <w:rPr>
                <w:noProof/>
                <w:webHidden/>
              </w:rPr>
              <w:t>11</w:t>
            </w:r>
            <w:r w:rsidR="00D679DE" w:rsidRPr="00D679DE">
              <w:rPr>
                <w:noProof/>
                <w:webHidden/>
              </w:rPr>
              <w:fldChar w:fldCharType="end"/>
            </w:r>
          </w:hyperlink>
        </w:p>
        <w:p w14:paraId="48E32A87" w14:textId="0AE07DE0"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7" w:history="1">
            <w:r w:rsidR="00D679DE" w:rsidRPr="00D679DE">
              <w:rPr>
                <w:rStyle w:val="Hiperpovezava"/>
                <w:bCs/>
                <w:noProof/>
                <w:kern w:val="32"/>
              </w:rPr>
              <w:t>PROTIKORUPCIJSKA KLAVZULA</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_Toc172536647 \h </w:instrText>
            </w:r>
            <w:r w:rsidR="00D679DE" w:rsidRPr="00D679DE">
              <w:rPr>
                <w:noProof/>
                <w:webHidden/>
              </w:rPr>
            </w:r>
            <w:r w:rsidR="00D679DE" w:rsidRPr="00D679DE">
              <w:rPr>
                <w:noProof/>
                <w:webHidden/>
              </w:rPr>
              <w:fldChar w:fldCharType="separate"/>
            </w:r>
            <w:r w:rsidR="001C2F2C">
              <w:rPr>
                <w:noProof/>
                <w:webHidden/>
              </w:rPr>
              <w:t>11</w:t>
            </w:r>
            <w:r w:rsidR="00D679DE" w:rsidRPr="00D679DE">
              <w:rPr>
                <w:noProof/>
                <w:webHidden/>
              </w:rPr>
              <w:fldChar w:fldCharType="end"/>
            </w:r>
          </w:hyperlink>
        </w:p>
        <w:p w14:paraId="4DE3609F" w14:textId="65CFB123"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8" w:history="1">
            <w:r w:rsidR="00D679DE" w:rsidRPr="00D679DE">
              <w:rPr>
                <w:rStyle w:val="Hiperpovezava"/>
                <w:bCs/>
                <w:noProof/>
                <w:kern w:val="32"/>
              </w:rPr>
              <w:t>RAZVEZNI POGOJ</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_Toc172536648 \h </w:instrText>
            </w:r>
            <w:r w:rsidR="00D679DE" w:rsidRPr="00D679DE">
              <w:rPr>
                <w:noProof/>
                <w:webHidden/>
              </w:rPr>
            </w:r>
            <w:r w:rsidR="00D679DE" w:rsidRPr="00D679DE">
              <w:rPr>
                <w:noProof/>
                <w:webHidden/>
              </w:rPr>
              <w:fldChar w:fldCharType="separate"/>
            </w:r>
            <w:r w:rsidR="001C2F2C">
              <w:rPr>
                <w:noProof/>
                <w:webHidden/>
              </w:rPr>
              <w:t>11</w:t>
            </w:r>
            <w:r w:rsidR="00D679DE" w:rsidRPr="00D679DE">
              <w:rPr>
                <w:noProof/>
                <w:webHidden/>
              </w:rPr>
              <w:fldChar w:fldCharType="end"/>
            </w:r>
          </w:hyperlink>
        </w:p>
        <w:p w14:paraId="26FE9CF7" w14:textId="77C6EA71" w:rsidR="00D679DE" w:rsidRPr="00D679DE" w:rsidRDefault="007335E6">
          <w:pPr>
            <w:pStyle w:val="Kazalovsebine1"/>
            <w:tabs>
              <w:tab w:val="right" w:leader="dot" w:pos="9060"/>
            </w:tabs>
            <w:rPr>
              <w:rFonts w:asciiTheme="minorHAnsi" w:eastAsiaTheme="minorEastAsia" w:hAnsiTheme="minorHAnsi" w:cstheme="minorBidi"/>
              <w:noProof/>
            </w:rPr>
          </w:pPr>
          <w:hyperlink w:anchor="_Toc172536649" w:history="1">
            <w:r w:rsidR="00D679DE" w:rsidRPr="00D679DE">
              <w:rPr>
                <w:rStyle w:val="Hiperpovezava"/>
                <w:bCs/>
                <w:noProof/>
                <w:kern w:val="32"/>
              </w:rPr>
              <w:t>PREHODNA IN KONČNA DOLOČILA</w:t>
            </w:r>
            <w:r w:rsidR="00D679DE" w:rsidRPr="00D679DE">
              <w:rPr>
                <w:noProof/>
                <w:webHidden/>
              </w:rPr>
              <w:tab/>
            </w:r>
            <w:r w:rsidR="00D679DE" w:rsidRPr="00D679DE">
              <w:rPr>
                <w:noProof/>
                <w:webHidden/>
              </w:rPr>
              <w:fldChar w:fldCharType="begin"/>
            </w:r>
            <w:r w:rsidR="00D679DE" w:rsidRPr="00D679DE">
              <w:rPr>
                <w:noProof/>
                <w:webHidden/>
              </w:rPr>
              <w:instrText xml:space="preserve"> PAGEREF _Toc172536649 \h </w:instrText>
            </w:r>
            <w:r w:rsidR="00D679DE" w:rsidRPr="00D679DE">
              <w:rPr>
                <w:noProof/>
                <w:webHidden/>
              </w:rPr>
            </w:r>
            <w:r w:rsidR="00D679DE" w:rsidRPr="00D679DE">
              <w:rPr>
                <w:noProof/>
                <w:webHidden/>
              </w:rPr>
              <w:fldChar w:fldCharType="separate"/>
            </w:r>
            <w:r w:rsidR="001C2F2C">
              <w:rPr>
                <w:noProof/>
                <w:webHidden/>
              </w:rPr>
              <w:t>12</w:t>
            </w:r>
            <w:r w:rsidR="00D679DE" w:rsidRPr="00D679DE">
              <w:rPr>
                <w:noProof/>
                <w:webHidden/>
              </w:rPr>
              <w:fldChar w:fldCharType="end"/>
            </w:r>
          </w:hyperlink>
        </w:p>
        <w:p w14:paraId="4238ACD7" w14:textId="2A89AA63" w:rsidR="00F3514D" w:rsidRPr="007651CB" w:rsidRDefault="00F3514D">
          <w:r w:rsidRPr="00D679DE">
            <w:rPr>
              <w:bCs/>
            </w:rPr>
            <w:fldChar w:fldCharType="end"/>
          </w:r>
        </w:p>
      </w:sdtContent>
    </w:sdt>
    <w:p w14:paraId="134B87F4" w14:textId="77777777" w:rsidR="00346BC8" w:rsidRPr="007651CB" w:rsidRDefault="00346BC8">
      <w:pPr>
        <w:jc w:val="left"/>
        <w:rPr>
          <w:b/>
          <w:bCs/>
          <w:kern w:val="32"/>
        </w:rPr>
      </w:pPr>
      <w:r w:rsidRPr="007651CB">
        <w:br w:type="page"/>
      </w:r>
    </w:p>
    <w:p w14:paraId="53AB58EE" w14:textId="77777777" w:rsidR="00A9445B" w:rsidRPr="007651CB" w:rsidRDefault="00A9445B" w:rsidP="00A9445B">
      <w:pPr>
        <w:pStyle w:val="Naslov1"/>
        <w:rPr>
          <w:sz w:val="22"/>
          <w:szCs w:val="22"/>
        </w:rPr>
      </w:pPr>
      <w:bookmarkStart w:id="0" w:name="_Toc172536633"/>
      <w:r w:rsidRPr="007651CB">
        <w:rPr>
          <w:sz w:val="22"/>
          <w:szCs w:val="22"/>
        </w:rPr>
        <w:lastRenderedPageBreak/>
        <w:t>UVODNA DOLOČILA</w:t>
      </w:r>
      <w:bookmarkEnd w:id="0"/>
    </w:p>
    <w:p w14:paraId="6F7F92A0" w14:textId="77777777" w:rsidR="00D20698" w:rsidRPr="007651CB" w:rsidRDefault="00D20698" w:rsidP="00D20698"/>
    <w:p w14:paraId="0C29011C" w14:textId="77777777" w:rsidR="00A9445B" w:rsidRPr="007651CB" w:rsidRDefault="00A9445B" w:rsidP="00AF3594">
      <w:pPr>
        <w:pStyle w:val="Odstavekseznama"/>
        <w:numPr>
          <w:ilvl w:val="0"/>
          <w:numId w:val="3"/>
        </w:numPr>
        <w:jc w:val="center"/>
        <w:rPr>
          <w:rFonts w:asciiTheme="minorHAnsi" w:hAnsiTheme="minorHAnsi" w:cstheme="minorHAnsi"/>
          <w:b/>
        </w:rPr>
      </w:pPr>
      <w:r w:rsidRPr="007651CB">
        <w:rPr>
          <w:rFonts w:asciiTheme="minorHAnsi" w:hAnsiTheme="minorHAnsi" w:cstheme="minorHAnsi"/>
          <w:b/>
        </w:rPr>
        <w:t>člen</w:t>
      </w:r>
    </w:p>
    <w:p w14:paraId="1C1C41C0" w14:textId="77777777" w:rsidR="00A9445B" w:rsidRPr="007651CB" w:rsidRDefault="00A9445B" w:rsidP="00630120">
      <w:pPr>
        <w:rPr>
          <w:b/>
        </w:rPr>
      </w:pPr>
      <w:r w:rsidRPr="007651CB">
        <w:t>Pogodben</w:t>
      </w:r>
      <w:r w:rsidR="00C92BB1" w:rsidRPr="007651CB">
        <w:t>i</w:t>
      </w:r>
      <w:r w:rsidRPr="007651CB">
        <w:t xml:space="preserve"> strank</w:t>
      </w:r>
      <w:r w:rsidR="00C92BB1" w:rsidRPr="007651CB">
        <w:t>i</w:t>
      </w:r>
      <w:r w:rsidRPr="007651CB">
        <w:t xml:space="preserve"> uvodoma ugotavljata:</w:t>
      </w:r>
    </w:p>
    <w:p w14:paraId="03132D88" w14:textId="1CF6070B" w:rsidR="00A9445B" w:rsidRPr="007651CB" w:rsidRDefault="00A9445B" w:rsidP="000D0BD3">
      <w:pPr>
        <w:pStyle w:val="Odstavekseznama"/>
        <w:widowControl w:val="0"/>
        <w:numPr>
          <w:ilvl w:val="0"/>
          <w:numId w:val="4"/>
        </w:numPr>
        <w:spacing w:line="240" w:lineRule="auto"/>
        <w:rPr>
          <w:rFonts w:ascii="Arial" w:hAnsi="Arial" w:cs="Arial"/>
        </w:rPr>
      </w:pPr>
      <w:bookmarkStart w:id="1" w:name="_Hlk171066036"/>
      <w:r w:rsidRPr="007651CB">
        <w:rPr>
          <w:rFonts w:ascii="Arial" w:hAnsi="Arial" w:cs="Arial"/>
        </w:rPr>
        <w:t xml:space="preserve">da je </w:t>
      </w:r>
      <w:r w:rsidR="006357B4" w:rsidRPr="007651CB">
        <w:rPr>
          <w:rFonts w:ascii="Arial" w:hAnsi="Arial" w:cs="Arial"/>
        </w:rPr>
        <w:t>kupec</w:t>
      </w:r>
      <w:r w:rsidRPr="007651CB">
        <w:rPr>
          <w:rFonts w:ascii="Arial" w:hAnsi="Arial" w:cs="Arial"/>
        </w:rPr>
        <w:t xml:space="preserve"> objavil javno naročilo za </w:t>
      </w:r>
      <w:r w:rsidR="00573BB3">
        <w:rPr>
          <w:rFonts w:ascii="Arial" w:hAnsi="Arial" w:cs="Arial"/>
        </w:rPr>
        <w:t>oddajo naročila blaga po omejenem postopku z vzpostavitvijo dinamičnega nabavnega sistema za</w:t>
      </w:r>
      <w:r w:rsidR="00573BB3" w:rsidRPr="007651CB">
        <w:rPr>
          <w:rFonts w:ascii="Arial" w:hAnsi="Arial" w:cs="Arial"/>
        </w:rPr>
        <w:t xml:space="preserve"> </w:t>
      </w:r>
      <w:bookmarkStart w:id="2" w:name="_Hlk171506106"/>
      <w:r w:rsidR="00CC0C19" w:rsidRPr="007651CB">
        <w:rPr>
          <w:rFonts w:ascii="Arial" w:hAnsi="Arial" w:cs="Arial"/>
        </w:rPr>
        <w:t>»</w:t>
      </w:r>
      <w:r w:rsidR="00761635">
        <w:rPr>
          <w:rFonts w:ascii="Arial" w:hAnsi="Arial" w:cs="Arial"/>
        </w:rPr>
        <w:t xml:space="preserve">Nakup goriv </w:t>
      </w:r>
      <w:r w:rsidR="00573BB3">
        <w:rPr>
          <w:rFonts w:ascii="Arial" w:hAnsi="Arial" w:cs="Arial"/>
        </w:rPr>
        <w:t xml:space="preserve">in </w:t>
      </w:r>
      <w:r w:rsidR="004716C2">
        <w:rPr>
          <w:rFonts w:ascii="Arial" w:hAnsi="Arial" w:cs="Arial"/>
        </w:rPr>
        <w:t>obnavljanje</w:t>
      </w:r>
      <w:r w:rsidR="00761635">
        <w:rPr>
          <w:rFonts w:ascii="Arial" w:hAnsi="Arial" w:cs="Arial"/>
        </w:rPr>
        <w:t xml:space="preserve">, ki </w:t>
      </w:r>
      <w:r w:rsidR="004716C2">
        <w:rPr>
          <w:rFonts w:ascii="Arial" w:hAnsi="Arial" w:cs="Arial"/>
        </w:rPr>
        <w:t>ga</w:t>
      </w:r>
      <w:r w:rsidR="00761635">
        <w:rPr>
          <w:rFonts w:ascii="Arial" w:hAnsi="Arial" w:cs="Arial"/>
        </w:rPr>
        <w:t xml:space="preserve"> sestavljata tako prodaja kot nakup goriv</w:t>
      </w:r>
      <w:r w:rsidR="00573BB3">
        <w:rPr>
          <w:rFonts w:ascii="Arial" w:hAnsi="Arial" w:cs="Arial"/>
        </w:rPr>
        <w:t xml:space="preserve"> </w:t>
      </w:r>
      <w:r w:rsidR="00761635">
        <w:rPr>
          <w:rFonts w:ascii="Arial" w:hAnsi="Arial" w:cs="Arial"/>
        </w:rPr>
        <w:t>v skladiščih naftnih derivatov v Republiki Sloveniji</w:t>
      </w:r>
      <w:r w:rsidR="000D0BD3" w:rsidRPr="007651CB">
        <w:rPr>
          <w:rFonts w:ascii="Arial" w:hAnsi="Arial" w:cs="Arial"/>
        </w:rPr>
        <w:t>«</w:t>
      </w:r>
      <w:bookmarkEnd w:id="2"/>
      <w:r w:rsidRPr="007651CB">
        <w:rPr>
          <w:rFonts w:ascii="Arial" w:hAnsi="Arial" w:cs="Arial"/>
        </w:rPr>
        <w:t>, ki je bilo objavljeno na Portalu javnih naročil</w:t>
      </w:r>
      <w:r w:rsidR="008E66BB" w:rsidRPr="007651CB">
        <w:rPr>
          <w:rFonts w:ascii="Arial" w:hAnsi="Arial" w:cs="Arial"/>
        </w:rPr>
        <w:t xml:space="preserve"> pod št. ……………….. z dn</w:t>
      </w:r>
      <w:r w:rsidR="000D0BD3" w:rsidRPr="007651CB">
        <w:rPr>
          <w:rFonts w:ascii="Arial" w:hAnsi="Arial" w:cs="Arial"/>
        </w:rPr>
        <w:t xml:space="preserve">e </w:t>
      </w:r>
      <w:r w:rsidR="008E66BB" w:rsidRPr="007651CB">
        <w:rPr>
          <w:rFonts w:ascii="Arial" w:hAnsi="Arial" w:cs="Arial"/>
        </w:rPr>
        <w:t>……………..</w:t>
      </w:r>
      <w:r w:rsidR="00C537AD" w:rsidRPr="007651CB">
        <w:rPr>
          <w:rFonts w:ascii="Arial" w:hAnsi="Arial" w:cs="Arial"/>
        </w:rPr>
        <w:t xml:space="preserve"> in v Uradnem listu EU pod št……….. z dne …………</w:t>
      </w:r>
      <w:r w:rsidR="008E66BB" w:rsidRPr="007651CB">
        <w:rPr>
          <w:rFonts w:ascii="Arial" w:hAnsi="Arial" w:cs="Arial"/>
        </w:rPr>
        <w:t>;</w:t>
      </w:r>
      <w:r w:rsidRPr="007651CB">
        <w:rPr>
          <w:rFonts w:ascii="Arial" w:hAnsi="Arial" w:cs="Arial"/>
        </w:rPr>
        <w:t xml:space="preserve"> </w:t>
      </w:r>
    </w:p>
    <w:p w14:paraId="11C67886" w14:textId="4A8E5C8C" w:rsidR="00A9445B" w:rsidRDefault="00B61D7C" w:rsidP="00630120">
      <w:pPr>
        <w:pStyle w:val="Odstavekseznama"/>
        <w:widowControl w:val="0"/>
        <w:numPr>
          <w:ilvl w:val="0"/>
          <w:numId w:val="4"/>
        </w:numPr>
        <w:spacing w:line="240" w:lineRule="auto"/>
        <w:rPr>
          <w:rFonts w:ascii="Arial" w:hAnsi="Arial" w:cs="Arial"/>
        </w:rPr>
      </w:pPr>
      <w:r w:rsidRPr="007651CB">
        <w:rPr>
          <w:rFonts w:ascii="Arial" w:hAnsi="Arial" w:cs="Arial"/>
        </w:rPr>
        <w:t>da se razpisna dokumentacija</w:t>
      </w:r>
      <w:r w:rsidR="00573BB3">
        <w:rPr>
          <w:rFonts w:ascii="Arial" w:hAnsi="Arial" w:cs="Arial"/>
        </w:rPr>
        <w:t xml:space="preserve"> za 1. fazo postopka v zvezi z oddajo javnega naročila vodi</w:t>
      </w:r>
      <w:r w:rsidR="00A9445B" w:rsidRPr="007651CB">
        <w:rPr>
          <w:rFonts w:ascii="Arial" w:hAnsi="Arial" w:cs="Arial"/>
        </w:rPr>
        <w:t xml:space="preserve"> </w:t>
      </w:r>
      <w:r w:rsidRPr="007651CB">
        <w:rPr>
          <w:rFonts w:ascii="Arial" w:hAnsi="Arial" w:cs="Arial"/>
        </w:rPr>
        <w:t>pod številko:</w:t>
      </w:r>
      <w:r w:rsidR="00A9445B" w:rsidRPr="007651CB">
        <w:rPr>
          <w:rFonts w:ascii="Arial" w:hAnsi="Arial" w:cs="Arial"/>
        </w:rPr>
        <w:t xml:space="preserve"> </w:t>
      </w:r>
      <w:r w:rsidR="00A7607A" w:rsidRPr="007651CB">
        <w:rPr>
          <w:rFonts w:ascii="Arial" w:hAnsi="Arial" w:cs="Arial"/>
        </w:rPr>
        <w:t>4301-00</w:t>
      </w:r>
      <w:r w:rsidR="000D0BD3" w:rsidRPr="007651CB">
        <w:rPr>
          <w:rFonts w:ascii="Arial" w:hAnsi="Arial" w:cs="Arial"/>
        </w:rPr>
        <w:t>35</w:t>
      </w:r>
      <w:r w:rsidR="00A7607A" w:rsidRPr="007651CB">
        <w:rPr>
          <w:rFonts w:ascii="Arial" w:hAnsi="Arial" w:cs="Arial"/>
        </w:rPr>
        <w:t>/2023</w:t>
      </w:r>
      <w:r w:rsidR="00A9445B" w:rsidRPr="007651CB">
        <w:rPr>
          <w:rFonts w:ascii="Arial" w:hAnsi="Arial" w:cs="Arial"/>
        </w:rPr>
        <w:t xml:space="preserve"> (št.</w:t>
      </w:r>
      <w:r w:rsidR="00076418" w:rsidRPr="007651CB">
        <w:rPr>
          <w:rFonts w:ascii="Arial" w:hAnsi="Arial" w:cs="Arial"/>
        </w:rPr>
        <w:t xml:space="preserve"> </w:t>
      </w:r>
      <w:r w:rsidR="00A9445B" w:rsidRPr="007651CB">
        <w:rPr>
          <w:rFonts w:ascii="Arial" w:hAnsi="Arial" w:cs="Arial"/>
        </w:rPr>
        <w:t>JN</w:t>
      </w:r>
      <w:r w:rsidR="008367E1" w:rsidRPr="007651CB">
        <w:rPr>
          <w:rFonts w:ascii="Arial" w:hAnsi="Arial" w:cs="Arial"/>
        </w:rPr>
        <w:t xml:space="preserve"> B</w:t>
      </w:r>
      <w:r w:rsidR="00A7607A" w:rsidRPr="007651CB">
        <w:rPr>
          <w:rFonts w:ascii="Arial" w:hAnsi="Arial" w:cs="Arial"/>
        </w:rPr>
        <w:t>R 202</w:t>
      </w:r>
      <w:r w:rsidR="000D0BD3" w:rsidRPr="007651CB">
        <w:rPr>
          <w:rFonts w:ascii="Arial" w:hAnsi="Arial" w:cs="Arial"/>
        </w:rPr>
        <w:t>4</w:t>
      </w:r>
      <w:r w:rsidR="00A7607A" w:rsidRPr="007651CB">
        <w:rPr>
          <w:rFonts w:ascii="Arial" w:hAnsi="Arial" w:cs="Arial"/>
        </w:rPr>
        <w:t>-</w:t>
      </w:r>
      <w:r w:rsidR="000D0BD3" w:rsidRPr="007651CB">
        <w:rPr>
          <w:rFonts w:ascii="Arial" w:hAnsi="Arial" w:cs="Arial"/>
        </w:rPr>
        <w:t>235</w:t>
      </w:r>
      <w:r w:rsidR="00A9445B" w:rsidRPr="007651CB">
        <w:rPr>
          <w:rFonts w:ascii="Arial" w:hAnsi="Arial" w:cs="Arial"/>
        </w:rPr>
        <w:t>)</w:t>
      </w:r>
      <w:r w:rsidR="008E66BB" w:rsidRPr="007651CB">
        <w:rPr>
          <w:rFonts w:ascii="Arial" w:hAnsi="Arial" w:cs="Arial"/>
        </w:rPr>
        <w:t>;</w:t>
      </w:r>
    </w:p>
    <w:p w14:paraId="52813A54" w14:textId="1BDAFB71" w:rsidR="00573BB3" w:rsidRPr="00573BB3" w:rsidRDefault="00573BB3" w:rsidP="00573BB3">
      <w:pPr>
        <w:pStyle w:val="Odstavekseznama"/>
        <w:widowControl w:val="0"/>
        <w:numPr>
          <w:ilvl w:val="0"/>
          <w:numId w:val="4"/>
        </w:numPr>
        <w:spacing w:line="240" w:lineRule="auto"/>
        <w:rPr>
          <w:rFonts w:ascii="Arial" w:hAnsi="Arial" w:cs="Arial"/>
        </w:rPr>
      </w:pPr>
      <w:r w:rsidRPr="00EE2F8E">
        <w:rPr>
          <w:rFonts w:ascii="Arial" w:hAnsi="Arial" w:cs="Arial"/>
        </w:rPr>
        <w:t xml:space="preserve">da </w:t>
      </w:r>
      <w:r>
        <w:rPr>
          <w:rFonts w:ascii="Arial" w:hAnsi="Arial" w:cs="Arial"/>
        </w:rPr>
        <w:t xml:space="preserve">je bil </w:t>
      </w:r>
      <w:r w:rsidR="007B0DCD">
        <w:rPr>
          <w:rFonts w:ascii="Arial" w:hAnsi="Arial" w:cs="Arial"/>
        </w:rPr>
        <w:t>prodajalec</w:t>
      </w:r>
      <w:r>
        <w:rPr>
          <w:rFonts w:ascii="Arial" w:hAnsi="Arial" w:cs="Arial"/>
        </w:rPr>
        <w:t xml:space="preserve"> z odločitvijo št.: ………….. uvrščen v katalog ponudnikov;</w:t>
      </w:r>
    </w:p>
    <w:p w14:paraId="3310E54F" w14:textId="6C871582" w:rsidR="00573BB3" w:rsidRPr="00EE2F8E" w:rsidRDefault="00573BB3" w:rsidP="00573BB3">
      <w:pPr>
        <w:pStyle w:val="Odstavekseznama"/>
        <w:widowControl w:val="0"/>
        <w:numPr>
          <w:ilvl w:val="0"/>
          <w:numId w:val="4"/>
        </w:numPr>
        <w:spacing w:line="240" w:lineRule="auto"/>
        <w:rPr>
          <w:rFonts w:ascii="Arial" w:hAnsi="Arial" w:cs="Arial"/>
        </w:rPr>
      </w:pPr>
      <w:r>
        <w:rPr>
          <w:rFonts w:ascii="Arial" w:hAnsi="Arial" w:cs="Arial"/>
        </w:rPr>
        <w:t xml:space="preserve">da je </w:t>
      </w:r>
      <w:r w:rsidR="007B0DCD">
        <w:rPr>
          <w:rFonts w:ascii="Arial" w:hAnsi="Arial" w:cs="Arial"/>
        </w:rPr>
        <w:t>prodajalec</w:t>
      </w:r>
      <w:r>
        <w:rPr>
          <w:rFonts w:ascii="Arial" w:hAnsi="Arial" w:cs="Arial"/>
        </w:rPr>
        <w:t xml:space="preserve"> dne …….. predložil ponudbo na podlagi povabila za oddajo posameznega naročila, št.:………;</w:t>
      </w:r>
    </w:p>
    <w:p w14:paraId="5A6D80CC" w14:textId="495EF6D3" w:rsidR="006C4E93" w:rsidRPr="007651CB" w:rsidRDefault="00B61D7C" w:rsidP="00630120">
      <w:pPr>
        <w:pStyle w:val="Odstavekseznama"/>
        <w:widowControl w:val="0"/>
        <w:numPr>
          <w:ilvl w:val="0"/>
          <w:numId w:val="4"/>
        </w:numPr>
        <w:spacing w:line="240" w:lineRule="auto"/>
        <w:rPr>
          <w:rFonts w:ascii="Arial" w:hAnsi="Arial" w:cs="Arial"/>
        </w:rPr>
      </w:pPr>
      <w:r w:rsidRPr="007651CB">
        <w:rPr>
          <w:rFonts w:ascii="Arial" w:hAnsi="Arial" w:cs="Arial"/>
        </w:rPr>
        <w:t xml:space="preserve">da je </w:t>
      </w:r>
      <w:r w:rsidR="00336098" w:rsidRPr="007651CB">
        <w:rPr>
          <w:rFonts w:ascii="Arial" w:hAnsi="Arial" w:cs="Arial"/>
        </w:rPr>
        <w:t>kupec</w:t>
      </w:r>
      <w:r w:rsidRPr="007651CB">
        <w:rPr>
          <w:rFonts w:ascii="Arial" w:hAnsi="Arial" w:cs="Arial"/>
        </w:rPr>
        <w:t xml:space="preserve"> na </w:t>
      </w:r>
      <w:r w:rsidR="00D938ED" w:rsidRPr="007651CB">
        <w:rPr>
          <w:rFonts w:ascii="Arial" w:hAnsi="Arial" w:cs="Arial"/>
        </w:rPr>
        <w:t>P</w:t>
      </w:r>
      <w:r w:rsidRPr="007651CB">
        <w:rPr>
          <w:rFonts w:ascii="Arial" w:hAnsi="Arial" w:cs="Arial"/>
        </w:rPr>
        <w:t>ortalu javnih naročil</w:t>
      </w:r>
      <w:r w:rsidR="006C4E93" w:rsidRPr="007651CB">
        <w:rPr>
          <w:rFonts w:ascii="Arial" w:hAnsi="Arial" w:cs="Arial"/>
        </w:rPr>
        <w:t xml:space="preserve"> objavil odločite</w:t>
      </w:r>
      <w:r w:rsidR="00D938ED" w:rsidRPr="007651CB">
        <w:rPr>
          <w:rFonts w:ascii="Arial" w:hAnsi="Arial" w:cs="Arial"/>
        </w:rPr>
        <w:t>v</w:t>
      </w:r>
      <w:r w:rsidR="006C4E93" w:rsidRPr="007651CB">
        <w:rPr>
          <w:rFonts w:ascii="Arial" w:hAnsi="Arial" w:cs="Arial"/>
        </w:rPr>
        <w:t xml:space="preserve"> o oddaji </w:t>
      </w:r>
      <w:r w:rsidR="00573BB3">
        <w:rPr>
          <w:rFonts w:ascii="Arial" w:hAnsi="Arial" w:cs="Arial"/>
        </w:rPr>
        <w:t xml:space="preserve">posameznega </w:t>
      </w:r>
      <w:r w:rsidR="006C4E93" w:rsidRPr="007651CB">
        <w:rPr>
          <w:rFonts w:ascii="Arial" w:hAnsi="Arial" w:cs="Arial"/>
        </w:rPr>
        <w:t>naročila</w:t>
      </w:r>
      <w:r w:rsidR="007A7BCC" w:rsidRPr="007651CB">
        <w:rPr>
          <w:rFonts w:ascii="Arial" w:hAnsi="Arial" w:cs="Arial"/>
        </w:rPr>
        <w:t xml:space="preserve"> </w:t>
      </w:r>
      <w:r w:rsidR="00D938ED" w:rsidRPr="007651CB">
        <w:rPr>
          <w:rFonts w:ascii="Arial" w:hAnsi="Arial" w:cs="Arial"/>
        </w:rPr>
        <w:t>prodajalcu</w:t>
      </w:r>
      <w:r w:rsidR="006C4E93" w:rsidRPr="007651CB">
        <w:rPr>
          <w:rFonts w:ascii="Arial" w:hAnsi="Arial" w:cs="Arial"/>
        </w:rPr>
        <w:t>, št.:……………… ter da je odločitev o oddaji naročila postala pravnomočna dne …………………</w:t>
      </w:r>
      <w:r w:rsidR="008E66BB" w:rsidRPr="007651CB">
        <w:rPr>
          <w:rFonts w:ascii="Arial" w:hAnsi="Arial" w:cs="Arial"/>
        </w:rPr>
        <w:t>;</w:t>
      </w:r>
    </w:p>
    <w:p w14:paraId="3E1F7697" w14:textId="5A0138A4" w:rsidR="0051534B" w:rsidRDefault="00B61D7C" w:rsidP="00630120">
      <w:pPr>
        <w:pStyle w:val="Odstavekseznama"/>
        <w:widowControl w:val="0"/>
        <w:numPr>
          <w:ilvl w:val="0"/>
          <w:numId w:val="4"/>
        </w:numPr>
        <w:spacing w:line="240" w:lineRule="auto"/>
        <w:rPr>
          <w:rFonts w:ascii="Arial" w:hAnsi="Arial" w:cs="Arial"/>
        </w:rPr>
      </w:pPr>
      <w:r w:rsidRPr="007651CB">
        <w:rPr>
          <w:rFonts w:ascii="Arial" w:hAnsi="Arial" w:cs="Arial"/>
        </w:rPr>
        <w:t>da pogodbeni stranki to pogodbo sklepata z namenom realizacije pravnega posla, ki je predmet javnega naročila.</w:t>
      </w:r>
    </w:p>
    <w:bookmarkEnd w:id="1"/>
    <w:p w14:paraId="7BE6C424" w14:textId="749A546F" w:rsidR="00573BB3" w:rsidRDefault="00573BB3" w:rsidP="00573BB3">
      <w:pPr>
        <w:widowControl w:val="0"/>
        <w:rPr>
          <w:rFonts w:cs="Arial"/>
        </w:rPr>
      </w:pPr>
    </w:p>
    <w:p w14:paraId="08CEC55A" w14:textId="77777777" w:rsidR="0051534B" w:rsidRPr="001C42CA" w:rsidRDefault="0051534B" w:rsidP="0051534B">
      <w:pPr>
        <w:keepNext/>
        <w:spacing w:before="240" w:after="60"/>
        <w:outlineLvl w:val="0"/>
        <w:rPr>
          <w:b/>
          <w:bCs/>
          <w:kern w:val="32"/>
        </w:rPr>
      </w:pPr>
      <w:bookmarkStart w:id="3" w:name="_Toc103285348"/>
      <w:bookmarkStart w:id="4" w:name="_Toc172536634"/>
      <w:r w:rsidRPr="001C42CA">
        <w:rPr>
          <w:b/>
          <w:bCs/>
          <w:kern w:val="32"/>
        </w:rPr>
        <w:t>SPLOŠNE DOLOČBE</w:t>
      </w:r>
      <w:bookmarkEnd w:id="3"/>
      <w:bookmarkEnd w:id="4"/>
      <w:r w:rsidRPr="001C42CA">
        <w:rPr>
          <w:b/>
          <w:bCs/>
          <w:kern w:val="32"/>
        </w:rPr>
        <w:t xml:space="preserve"> </w:t>
      </w:r>
    </w:p>
    <w:p w14:paraId="7F75C0A5" w14:textId="77777777" w:rsidR="0051534B" w:rsidRPr="001C42CA" w:rsidRDefault="0051534B" w:rsidP="0051534B">
      <w:pPr>
        <w:rPr>
          <w:i/>
          <w:color w:val="BFBFBF" w:themeColor="background1" w:themeShade="BF"/>
          <w:sz w:val="18"/>
          <w:szCs w:val="18"/>
        </w:rPr>
      </w:pPr>
      <w:r w:rsidRPr="001C42CA">
        <w:rPr>
          <w:i/>
          <w:color w:val="BFBFBF" w:themeColor="background1" w:themeShade="BF"/>
          <w:sz w:val="18"/>
          <w:szCs w:val="18"/>
        </w:rPr>
        <w:t>(uporabi se če je prodajalec skupina sodelujočih podjetij in se prilagodi na konkreten primer)</w:t>
      </w:r>
    </w:p>
    <w:p w14:paraId="636C678F"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7651CB">
        <w:rPr>
          <w:rFonts w:asciiTheme="minorHAnsi" w:eastAsia="Calibri" w:hAnsiTheme="minorHAnsi" w:cstheme="minorHAnsi"/>
          <w:b/>
          <w:lang w:eastAsia="en-US"/>
        </w:rPr>
        <w:t>člen</w:t>
      </w:r>
    </w:p>
    <w:p w14:paraId="50CDCF43" w14:textId="77777777" w:rsidR="0051534B" w:rsidRPr="001C42CA" w:rsidRDefault="0051534B" w:rsidP="0051534B">
      <w:pPr>
        <w:widowControl w:val="0"/>
        <w:rPr>
          <w:rFonts w:cs="Arial"/>
        </w:rPr>
      </w:pPr>
      <w:r w:rsidRPr="001C42CA">
        <w:rPr>
          <w:rFonts w:cs="Arial"/>
        </w:rPr>
        <w:t xml:space="preserve">Prodajalec je podjetje ali skupina sodelujočih podjetij, ki so skupaj oddali ponudbo in prevzeli javno naročilo za nakup blaga po tej pogodbi. </w:t>
      </w:r>
    </w:p>
    <w:p w14:paraId="02950FEA" w14:textId="77777777" w:rsidR="0051534B" w:rsidRPr="001C42CA" w:rsidRDefault="0051534B" w:rsidP="0051534B">
      <w:pPr>
        <w:widowControl w:val="0"/>
        <w:rPr>
          <w:rFonts w:cs="Arial"/>
        </w:rPr>
      </w:pPr>
    </w:p>
    <w:p w14:paraId="2B903DEE" w14:textId="77777777" w:rsidR="0051534B" w:rsidRPr="001C42CA" w:rsidRDefault="0051534B" w:rsidP="0051534B">
      <w:pPr>
        <w:widowControl w:val="0"/>
        <w:rPr>
          <w:rFonts w:cs="Arial"/>
        </w:rPr>
      </w:pPr>
      <w:r w:rsidRPr="001C42CA">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1C42CA" w:rsidRDefault="0051534B" w:rsidP="0051534B">
      <w:pPr>
        <w:widowControl w:val="0"/>
        <w:rPr>
          <w:rFonts w:cs="Arial"/>
        </w:rPr>
      </w:pPr>
    </w:p>
    <w:p w14:paraId="603252D5" w14:textId="77777777" w:rsidR="0051534B" w:rsidRPr="001C42CA" w:rsidRDefault="0051534B" w:rsidP="0051534B">
      <w:pPr>
        <w:widowControl w:val="0"/>
        <w:rPr>
          <w:rFonts w:cs="Arial"/>
        </w:rPr>
      </w:pPr>
      <w:r w:rsidRPr="001C42CA">
        <w:rPr>
          <w:rFonts w:cs="Arial"/>
        </w:rPr>
        <w:t>Podizvajalci niso sopodpisniki pogodbe in tako tudi niso neposredno odgovorni za uspešno izpolnitev javnega naročila za nakup blaga po tej pogodbi oz. za njihov del odgovarjajo prodajalec ali skupina sodelujočih podjetij.</w:t>
      </w:r>
    </w:p>
    <w:p w14:paraId="7D5DD519" w14:textId="77777777" w:rsidR="0051534B" w:rsidRPr="007651CB" w:rsidRDefault="0051534B" w:rsidP="0051534B"/>
    <w:p w14:paraId="13C50B02" w14:textId="77777777" w:rsidR="0051534B" w:rsidRPr="007651CB" w:rsidRDefault="0051534B" w:rsidP="0051534B">
      <w:pPr>
        <w:keepNext/>
        <w:spacing w:after="60"/>
        <w:outlineLvl w:val="0"/>
        <w:rPr>
          <w:b/>
          <w:bCs/>
          <w:kern w:val="32"/>
        </w:rPr>
      </w:pPr>
      <w:bookmarkStart w:id="5" w:name="_Toc103285349"/>
      <w:bookmarkStart w:id="6" w:name="_Toc172536635"/>
      <w:r w:rsidRPr="007651CB">
        <w:rPr>
          <w:b/>
          <w:bCs/>
          <w:kern w:val="32"/>
        </w:rPr>
        <w:t>PREDMET POGODBE</w:t>
      </w:r>
      <w:bookmarkEnd w:id="5"/>
      <w:bookmarkEnd w:id="6"/>
    </w:p>
    <w:p w14:paraId="09440700" w14:textId="77777777" w:rsidR="0051534B" w:rsidRPr="001C42CA" w:rsidRDefault="0051534B" w:rsidP="0051534B">
      <w:pPr>
        <w:rPr>
          <w:i/>
          <w:iCs/>
          <w:color w:val="BFBFBF" w:themeColor="background1" w:themeShade="BF"/>
          <w:sz w:val="18"/>
          <w:szCs w:val="18"/>
        </w:rPr>
      </w:pPr>
      <w:bookmarkStart w:id="7" w:name="_Hlk172022736"/>
      <w:r w:rsidRPr="001C42CA">
        <w:rPr>
          <w:i/>
          <w:iCs/>
          <w:color w:val="BFBFBF" w:themeColor="background1" w:themeShade="BF"/>
          <w:sz w:val="18"/>
          <w:szCs w:val="18"/>
        </w:rPr>
        <w:t>(pri sklepanju pogodbe smiselno prilagoditi)</w:t>
      </w:r>
    </w:p>
    <w:bookmarkEnd w:id="7"/>
    <w:p w14:paraId="11CD321E"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7651CB">
        <w:rPr>
          <w:rFonts w:asciiTheme="minorHAnsi" w:eastAsia="Calibri" w:hAnsiTheme="minorHAnsi" w:cstheme="minorHAnsi"/>
          <w:b/>
          <w:lang w:eastAsia="en-US"/>
        </w:rPr>
        <w:t>člen</w:t>
      </w:r>
    </w:p>
    <w:p w14:paraId="409C1ED0" w14:textId="2E0E3DAA" w:rsidR="00B106D9" w:rsidRPr="005D0FEF" w:rsidRDefault="0051534B" w:rsidP="00761635">
      <w:pPr>
        <w:widowControl w:val="0"/>
        <w:rPr>
          <w:rFonts w:cs="Arial"/>
        </w:rPr>
      </w:pPr>
      <w:bookmarkStart w:id="8" w:name="_Hlk171066121"/>
      <w:r w:rsidRPr="007651CB">
        <w:rPr>
          <w:rFonts w:cs="Arial"/>
        </w:rPr>
        <w:t xml:space="preserve">S to pogodbo kupec naroča, prodajalec pa prevzema izpolnitev javnega naročila za nakup </w:t>
      </w:r>
      <w:r w:rsidR="000D0BD3" w:rsidRPr="008C4A96">
        <w:rPr>
          <w:rFonts w:cs="Arial"/>
          <w:i/>
          <w:color w:val="595959" w:themeColor="text1" w:themeTint="A6"/>
          <w:u w:val="single"/>
          <w:lang w:eastAsia="x-none"/>
        </w:rPr>
        <w:t>[količina in vrsta goriva]</w:t>
      </w:r>
      <w:r w:rsidR="00573BB3" w:rsidRPr="00573BB3">
        <w:rPr>
          <w:rFonts w:cs="Arial"/>
        </w:rPr>
        <w:t xml:space="preserve"> </w:t>
      </w:r>
      <w:r w:rsidR="00761635">
        <w:rPr>
          <w:rFonts w:cs="Arial"/>
        </w:rPr>
        <w:t xml:space="preserve">na naslednji lokaciji: </w:t>
      </w:r>
      <w:r w:rsidR="00761635" w:rsidRPr="00761635">
        <w:rPr>
          <w:rFonts w:cs="Arial"/>
          <w:u w:val="single"/>
        </w:rPr>
        <w:tab/>
      </w:r>
      <w:r w:rsidR="00D679DE" w:rsidRPr="008C4A96">
        <w:rPr>
          <w:rFonts w:cs="Arial"/>
          <w:i/>
          <w:color w:val="595959" w:themeColor="text1" w:themeTint="A6"/>
          <w:u w:val="single"/>
          <w:lang w:eastAsia="x-none"/>
        </w:rPr>
        <w:t>[</w:t>
      </w:r>
      <w:r w:rsidR="00D679DE">
        <w:rPr>
          <w:rFonts w:cs="Arial"/>
          <w:i/>
          <w:color w:val="595959" w:themeColor="text1" w:themeTint="A6"/>
          <w:u w:val="single"/>
          <w:lang w:eastAsia="x-none"/>
        </w:rPr>
        <w:t>lokacija</w:t>
      </w:r>
      <w:r w:rsidR="00D679DE" w:rsidRPr="008C4A96">
        <w:rPr>
          <w:rFonts w:cs="Arial"/>
          <w:i/>
          <w:color w:val="595959" w:themeColor="text1" w:themeTint="A6"/>
          <w:u w:val="single"/>
          <w:lang w:eastAsia="x-none"/>
        </w:rPr>
        <w:t>]</w:t>
      </w:r>
      <w:r w:rsidR="00761635" w:rsidRPr="00761635">
        <w:rPr>
          <w:rFonts w:cs="Arial"/>
          <w:u w:val="single"/>
        </w:rPr>
        <w:tab/>
      </w:r>
      <w:r w:rsidR="00761635" w:rsidRPr="00761635">
        <w:rPr>
          <w:rFonts w:cs="Arial"/>
          <w:u w:val="single"/>
        </w:rPr>
        <w:tab/>
      </w:r>
      <w:r w:rsidR="00761635" w:rsidRPr="00761635">
        <w:rPr>
          <w:rFonts w:cs="Arial"/>
          <w:u w:val="single"/>
        </w:rPr>
        <w:tab/>
      </w:r>
      <w:r w:rsidR="00761635" w:rsidRPr="00761635">
        <w:rPr>
          <w:rFonts w:cs="Arial"/>
          <w:u w:val="single"/>
        </w:rPr>
        <w:tab/>
      </w:r>
      <w:r w:rsidR="00D679DE">
        <w:rPr>
          <w:rFonts w:cs="Arial"/>
        </w:rPr>
        <w:t>.</w:t>
      </w:r>
    </w:p>
    <w:bookmarkEnd w:id="8"/>
    <w:p w14:paraId="42BE6CB4" w14:textId="347EEA6E" w:rsidR="0051534B" w:rsidRDefault="0051534B" w:rsidP="0051534B">
      <w:pPr>
        <w:widowControl w:val="0"/>
        <w:rPr>
          <w:rFonts w:cs="Arial"/>
        </w:rPr>
      </w:pPr>
    </w:p>
    <w:p w14:paraId="6990B254" w14:textId="77777777" w:rsidR="00B106D9" w:rsidRPr="005D0FEF" w:rsidRDefault="00B106D9" w:rsidP="00B106D9">
      <w:pPr>
        <w:widowControl w:val="0"/>
        <w:rPr>
          <w:rFonts w:cs="Arial"/>
        </w:rPr>
      </w:pPr>
      <w:bookmarkStart w:id="9" w:name="_Hlk172019179"/>
      <w:r>
        <w:rPr>
          <w:rFonts w:cs="Arial"/>
        </w:rPr>
        <w:t>Predmet pogodbe je podrobneje s</w:t>
      </w:r>
      <w:r w:rsidRPr="005D0FEF">
        <w:rPr>
          <w:rFonts w:cs="Arial"/>
        </w:rPr>
        <w:t>pecifi</w:t>
      </w:r>
      <w:r>
        <w:rPr>
          <w:rFonts w:cs="Arial"/>
        </w:rPr>
        <w:t>ciran v</w:t>
      </w:r>
      <w:r w:rsidRPr="005D0FEF">
        <w:rPr>
          <w:rFonts w:cs="Arial"/>
        </w:rPr>
        <w:t xml:space="preserve"> obrazc</w:t>
      </w:r>
      <w:r>
        <w:rPr>
          <w:rFonts w:cs="Arial"/>
        </w:rPr>
        <w:t>u</w:t>
      </w:r>
      <w:r w:rsidRPr="005D0FEF">
        <w:rPr>
          <w:rFonts w:cs="Arial"/>
        </w:rPr>
        <w:t xml:space="preserve"> OBR – 2.18 Vrsta in opis predmeta in obrazc</w:t>
      </w:r>
      <w:r>
        <w:rPr>
          <w:rFonts w:cs="Arial"/>
        </w:rPr>
        <w:t>u</w:t>
      </w:r>
      <w:r w:rsidRPr="005D0FEF">
        <w:rPr>
          <w:rFonts w:cs="Arial"/>
        </w:rPr>
        <w:t xml:space="preserve"> OBR - 2.19 Predračun, ki sta priloga te pogodbe in njen sestavni del.</w:t>
      </w:r>
    </w:p>
    <w:p w14:paraId="16341146" w14:textId="77777777" w:rsidR="00B106D9" w:rsidRPr="007651CB" w:rsidRDefault="00B106D9" w:rsidP="0051534B">
      <w:pPr>
        <w:widowControl w:val="0"/>
        <w:rPr>
          <w:rFonts w:cs="Arial"/>
        </w:rPr>
      </w:pPr>
    </w:p>
    <w:p w14:paraId="59434463" w14:textId="77777777" w:rsidR="0051534B" w:rsidRPr="007651CB" w:rsidRDefault="0051534B" w:rsidP="0051534B">
      <w:pPr>
        <w:widowControl w:val="0"/>
        <w:rPr>
          <w:rFonts w:cs="Arial"/>
        </w:rPr>
      </w:pPr>
      <w:r w:rsidRPr="007651CB">
        <w:rPr>
          <w:rFonts w:cs="Arial"/>
        </w:rPr>
        <w:t>Razpisna in ponudbena dokumentacija sta sestavni del te pogodbe.</w:t>
      </w:r>
    </w:p>
    <w:p w14:paraId="04A368C1" w14:textId="77777777" w:rsidR="0051534B" w:rsidRPr="007651CB" w:rsidRDefault="0051534B" w:rsidP="0051534B">
      <w:pPr>
        <w:widowControl w:val="0"/>
        <w:rPr>
          <w:rFonts w:cs="Arial"/>
        </w:rPr>
      </w:pPr>
    </w:p>
    <w:p w14:paraId="05A64C67" w14:textId="61C81420" w:rsidR="0051534B" w:rsidRDefault="0051534B" w:rsidP="0051534B">
      <w:pPr>
        <w:widowControl w:val="0"/>
        <w:rPr>
          <w:rFonts w:cs="Arial"/>
        </w:rPr>
      </w:pPr>
      <w:r w:rsidRPr="007651C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bookmarkEnd w:id="9"/>
    <w:p w14:paraId="53B8F933" w14:textId="24DD8D95" w:rsidR="00573BB3" w:rsidRDefault="00573BB3" w:rsidP="0051534B">
      <w:pPr>
        <w:widowControl w:val="0"/>
        <w:rPr>
          <w:rFonts w:cs="Arial"/>
        </w:rPr>
      </w:pPr>
    </w:p>
    <w:p w14:paraId="628D5535" w14:textId="2C23BE64" w:rsidR="00573BB3" w:rsidRDefault="00573BB3" w:rsidP="0051534B">
      <w:pPr>
        <w:widowControl w:val="0"/>
        <w:rPr>
          <w:rFonts w:cs="Arial"/>
        </w:rPr>
      </w:pPr>
    </w:p>
    <w:p w14:paraId="71687B49" w14:textId="77777777" w:rsidR="00573BB3" w:rsidRDefault="00573BB3" w:rsidP="00573BB3">
      <w:pPr>
        <w:rPr>
          <w:rFonts w:cs="Arial"/>
        </w:rPr>
      </w:pPr>
    </w:p>
    <w:p w14:paraId="57CDCC01" w14:textId="77777777" w:rsidR="0051534B" w:rsidRPr="001C42CA" w:rsidRDefault="0051534B" w:rsidP="0051534B">
      <w:pPr>
        <w:keepNext/>
        <w:spacing w:before="240" w:after="60"/>
        <w:outlineLvl w:val="0"/>
        <w:rPr>
          <w:b/>
          <w:bCs/>
          <w:kern w:val="32"/>
        </w:rPr>
      </w:pPr>
      <w:bookmarkStart w:id="10" w:name="_Toc103285350"/>
      <w:bookmarkStart w:id="11" w:name="_Toc172536636"/>
      <w:r w:rsidRPr="001C42CA">
        <w:rPr>
          <w:b/>
          <w:bCs/>
          <w:kern w:val="32"/>
        </w:rPr>
        <w:lastRenderedPageBreak/>
        <w:t>PODIZVAJALCI</w:t>
      </w:r>
      <w:bookmarkEnd w:id="10"/>
      <w:bookmarkEnd w:id="11"/>
      <w:r w:rsidRPr="001C42CA">
        <w:rPr>
          <w:b/>
          <w:bCs/>
          <w:kern w:val="32"/>
        </w:rPr>
        <w:t xml:space="preserve"> </w:t>
      </w:r>
    </w:p>
    <w:p w14:paraId="0D18323C" w14:textId="77777777" w:rsidR="0051534B" w:rsidRPr="001C42CA" w:rsidRDefault="0051534B" w:rsidP="0051534B">
      <w:pPr>
        <w:rPr>
          <w:i/>
          <w:color w:val="AEAAAA" w:themeColor="background2" w:themeShade="BF"/>
          <w:sz w:val="18"/>
          <w:szCs w:val="18"/>
        </w:rPr>
      </w:pPr>
      <w:r w:rsidRPr="001C42CA">
        <w:rPr>
          <w:rFonts w:cs="Arial"/>
          <w:i/>
          <w:color w:val="AEAAAA" w:themeColor="background2" w:themeShade="BF"/>
          <w:sz w:val="18"/>
          <w:szCs w:val="18"/>
        </w:rPr>
        <w:t>(</w:t>
      </w:r>
      <w:r w:rsidRPr="001C42CA">
        <w:rPr>
          <w:i/>
          <w:color w:val="AEAAAA" w:themeColor="background2" w:themeShade="BF"/>
          <w:sz w:val="18"/>
          <w:szCs w:val="18"/>
        </w:rPr>
        <w:t>pri sklepanju pogodbe smiselno prilagoditi oz. uporabiti ustrezne člene)</w:t>
      </w:r>
    </w:p>
    <w:p w14:paraId="744BE28A" w14:textId="77777777" w:rsidR="0051534B" w:rsidRPr="001C42CA" w:rsidRDefault="0051534B" w:rsidP="0051534B">
      <w:pPr>
        <w:widowControl w:val="0"/>
        <w:rPr>
          <w:rFonts w:cs="Arial"/>
        </w:rPr>
      </w:pPr>
    </w:p>
    <w:p w14:paraId="1E3EB18F"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5EFB013A" w14:textId="77777777" w:rsidR="00E354B2" w:rsidRPr="001C42CA" w:rsidRDefault="00E354B2" w:rsidP="00E354B2">
      <w:pPr>
        <w:widowControl w:val="0"/>
        <w:rPr>
          <w:rFonts w:cs="Arial"/>
        </w:rPr>
      </w:pPr>
      <w:r w:rsidRPr="001C42CA">
        <w:rPr>
          <w:rFonts w:cs="Arial"/>
        </w:rPr>
        <w:t xml:space="preserve">Prodajalec bo javno naročilo, ki je predmet te pogodbe, izpolnil brez podizvajalcev. </w:t>
      </w:r>
    </w:p>
    <w:p w14:paraId="5E6AFF23" w14:textId="77777777" w:rsidR="00E354B2" w:rsidRPr="001C42CA" w:rsidRDefault="00E354B2" w:rsidP="00E354B2">
      <w:pPr>
        <w:widowControl w:val="0"/>
        <w:rPr>
          <w:i/>
          <w:iCs/>
        </w:rPr>
      </w:pPr>
      <w:r w:rsidRPr="001C42CA">
        <w:rPr>
          <w:i/>
          <w:iCs/>
        </w:rPr>
        <w:t xml:space="preserve">(ali)  </w:t>
      </w:r>
    </w:p>
    <w:p w14:paraId="49CABF3A" w14:textId="57E80154" w:rsidR="00E354B2" w:rsidRPr="001C42CA" w:rsidRDefault="00E354B2" w:rsidP="00E354B2">
      <w:pPr>
        <w:widowControl w:val="0"/>
        <w:rPr>
          <w:rFonts w:cs="Arial"/>
        </w:rPr>
      </w:pPr>
      <w:r w:rsidRPr="001C42CA">
        <w:rPr>
          <w:rFonts w:cs="Arial"/>
        </w:rPr>
        <w:t xml:space="preserve">Prodajalec bo naročilo, ki je predmet te pogodbe, izpolnil z naslednjim(-i) podizvajalcem(-i) </w:t>
      </w:r>
      <w:r w:rsidRPr="001C42CA">
        <w:rPr>
          <w:rFonts w:cs="Arial"/>
          <w:i/>
          <w:iCs/>
        </w:rPr>
        <w:t>__________</w:t>
      </w:r>
      <w:r w:rsidRPr="001C42CA">
        <w:rPr>
          <w:i/>
          <w:color w:val="AEAAAA" w:themeColor="background2" w:themeShade="BF"/>
          <w:sz w:val="18"/>
          <w:szCs w:val="18"/>
        </w:rPr>
        <w:t xml:space="preserve"> (navede se naziv in naslov podizvajalcev).</w:t>
      </w:r>
      <w:r w:rsidRPr="001C42CA">
        <w:rPr>
          <w:rFonts w:cs="Arial"/>
        </w:rPr>
        <w:t xml:space="preserve"> Zamenjava podizvajalca mora biti skladna z določili razpisne dokumentacije. </w:t>
      </w:r>
    </w:p>
    <w:p w14:paraId="7E3D06EF" w14:textId="77777777" w:rsidR="0051534B" w:rsidRPr="001C42CA" w:rsidRDefault="0051534B" w:rsidP="0051534B">
      <w:pPr>
        <w:widowControl w:val="0"/>
        <w:rPr>
          <w:rFonts w:cs="Arial"/>
        </w:rPr>
      </w:pPr>
    </w:p>
    <w:p w14:paraId="063FF870"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7E636DDC" w14:textId="2C462DBD" w:rsidR="0051534B" w:rsidRPr="001C42CA" w:rsidRDefault="00E354B2" w:rsidP="00CF73D7">
      <w:pPr>
        <w:pStyle w:val="Telobesedila"/>
        <w:spacing w:after="0"/>
        <w:rPr>
          <w:rFonts w:asciiTheme="majorHAnsi" w:hAnsiTheme="majorHAnsi" w:cstheme="majorHAnsi"/>
          <w:lang w:val="sl-SI"/>
        </w:rPr>
      </w:pPr>
      <w:r w:rsidRPr="001C42CA">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557518" w14:textId="77777777" w:rsidR="00CF73D7" w:rsidRPr="001C42CA" w:rsidRDefault="00CF73D7" w:rsidP="00CF73D7">
      <w:pPr>
        <w:pStyle w:val="Telobesedila"/>
        <w:spacing w:after="0"/>
        <w:rPr>
          <w:rFonts w:asciiTheme="majorHAnsi" w:hAnsiTheme="majorHAnsi" w:cstheme="majorHAnsi"/>
          <w:lang w:val="sl-SI"/>
        </w:rPr>
      </w:pPr>
    </w:p>
    <w:p w14:paraId="477A86C9"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06A8ADE2" w14:textId="77777777" w:rsidR="00E354B2" w:rsidRPr="001C42CA" w:rsidRDefault="00E354B2" w:rsidP="00E354B2">
      <w:pPr>
        <w:widowControl w:val="0"/>
        <w:rPr>
          <w:rFonts w:cs="Arial"/>
        </w:rPr>
      </w:pPr>
      <w:r w:rsidRPr="001C42CA">
        <w:rPr>
          <w:rFonts w:cs="Arial"/>
        </w:rPr>
        <w:t xml:space="preserve">Podizvajalec(-i)_________________ </w:t>
      </w:r>
      <w:r w:rsidRPr="001C42CA">
        <w:rPr>
          <w:i/>
          <w:color w:val="AEAAAA" w:themeColor="background2" w:themeShade="BF"/>
          <w:sz w:val="18"/>
          <w:szCs w:val="18"/>
        </w:rPr>
        <w:t>(navesti naziv)</w:t>
      </w:r>
      <w:r w:rsidRPr="001C42CA">
        <w:rPr>
          <w:rFonts w:cs="Arial"/>
        </w:rPr>
        <w:t xml:space="preserve"> je(-so) zahteval(-i) neposredno plačilo, skladno z obrazcem OBR – 2.04_Organizacija ponudnika in obseg predmeta. </w:t>
      </w:r>
      <w:r w:rsidRPr="001C42CA">
        <w:rPr>
          <w:i/>
          <w:color w:val="AEAAAA" w:themeColor="background2" w:themeShade="BF"/>
          <w:sz w:val="18"/>
          <w:szCs w:val="18"/>
        </w:rPr>
        <w:t>(uporabimo če podizvajalec zahteva neposredno plačilo)</w:t>
      </w:r>
    </w:p>
    <w:p w14:paraId="1023787B" w14:textId="77777777" w:rsidR="00E354B2" w:rsidRPr="001C42CA" w:rsidRDefault="00E354B2" w:rsidP="00E354B2">
      <w:pPr>
        <w:widowControl w:val="0"/>
        <w:rPr>
          <w:rFonts w:cs="Arial"/>
          <w:i/>
          <w:iCs/>
        </w:rPr>
      </w:pPr>
    </w:p>
    <w:p w14:paraId="3BD1B973" w14:textId="77777777" w:rsidR="00E354B2" w:rsidRPr="001C42CA" w:rsidRDefault="00E354B2" w:rsidP="00E354B2">
      <w:pPr>
        <w:numPr>
          <w:ilvl w:val="12"/>
          <w:numId w:val="0"/>
        </w:numPr>
        <w:rPr>
          <w:rFonts w:asciiTheme="majorHAnsi" w:hAnsiTheme="majorHAnsi" w:cstheme="majorHAnsi"/>
          <w:lang w:eastAsia="x-none"/>
        </w:rPr>
      </w:pPr>
      <w:r w:rsidRPr="001C42CA">
        <w:rPr>
          <w:rFonts w:asciiTheme="majorHAnsi" w:hAnsiTheme="majorHAnsi" w:cstheme="majorHAnsi"/>
          <w:lang w:eastAsia="x-none"/>
        </w:rPr>
        <w:t>S podpisom te pogodbe prodajalec pooblašča kupca, da na podlagi potrjenega računa neposredno plačuje podizvajalcu (račun podizvajalca je priloga računa prodajalca).</w:t>
      </w:r>
    </w:p>
    <w:p w14:paraId="77C439CB" w14:textId="77777777" w:rsidR="00E354B2" w:rsidRPr="001C42CA" w:rsidRDefault="00E354B2" w:rsidP="00E354B2">
      <w:pPr>
        <w:numPr>
          <w:ilvl w:val="12"/>
          <w:numId w:val="0"/>
        </w:numPr>
        <w:rPr>
          <w:rFonts w:asciiTheme="majorHAnsi" w:hAnsiTheme="majorHAnsi" w:cstheme="majorHAnsi"/>
          <w:lang w:eastAsia="x-none"/>
        </w:rPr>
      </w:pPr>
    </w:p>
    <w:p w14:paraId="3DEA0E24" w14:textId="77777777" w:rsidR="00E354B2" w:rsidRPr="001C42CA" w:rsidRDefault="00E354B2" w:rsidP="00E354B2">
      <w:pPr>
        <w:numPr>
          <w:ilvl w:val="12"/>
          <w:numId w:val="0"/>
        </w:numPr>
        <w:rPr>
          <w:rFonts w:asciiTheme="majorHAnsi" w:hAnsiTheme="majorHAnsi" w:cstheme="majorHAnsi"/>
          <w:lang w:eastAsia="x-none"/>
        </w:rPr>
      </w:pPr>
      <w:r w:rsidRPr="001C42CA">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1C42CA" w:rsidRDefault="0051534B" w:rsidP="0051534B">
      <w:pPr>
        <w:numPr>
          <w:ilvl w:val="12"/>
          <w:numId w:val="0"/>
        </w:numPr>
        <w:rPr>
          <w:rFonts w:asciiTheme="majorHAnsi" w:hAnsiTheme="majorHAnsi" w:cstheme="majorHAnsi"/>
          <w:lang w:eastAsia="x-none"/>
        </w:rPr>
      </w:pPr>
    </w:p>
    <w:p w14:paraId="3E6B5DAB"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27836F3E" w14:textId="77777777" w:rsidR="00E354B2" w:rsidRPr="001C42CA" w:rsidRDefault="00E354B2" w:rsidP="00E354B2">
      <w:pPr>
        <w:numPr>
          <w:ilvl w:val="12"/>
          <w:numId w:val="0"/>
        </w:numPr>
        <w:rPr>
          <w:rFonts w:asciiTheme="majorHAnsi" w:hAnsiTheme="majorHAnsi" w:cstheme="majorHAnsi"/>
          <w:lang w:eastAsia="x-none"/>
        </w:rPr>
      </w:pPr>
      <w:r w:rsidRPr="001C42CA">
        <w:rPr>
          <w:rFonts w:asciiTheme="majorHAnsi" w:hAnsiTheme="majorHAnsi" w:cstheme="majorHAnsi"/>
          <w:lang w:eastAsia="x-none"/>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784F6454" w14:textId="77777777" w:rsidR="00E354B2" w:rsidRPr="001C42CA" w:rsidRDefault="00E354B2" w:rsidP="00E354B2">
      <w:pPr>
        <w:rPr>
          <w:rFonts w:asciiTheme="majorHAnsi" w:hAnsiTheme="majorHAnsi" w:cstheme="majorHAnsi"/>
          <w:lang w:eastAsia="x-none"/>
        </w:rPr>
      </w:pPr>
    </w:p>
    <w:p w14:paraId="18C8DD4F" w14:textId="77777777" w:rsidR="00E354B2" w:rsidRPr="001C42CA" w:rsidRDefault="00E354B2" w:rsidP="00E354B2">
      <w:pPr>
        <w:rPr>
          <w:rFonts w:asciiTheme="majorHAnsi" w:hAnsiTheme="majorHAnsi" w:cstheme="majorHAnsi"/>
          <w:lang w:eastAsia="x-none"/>
        </w:rPr>
      </w:pPr>
      <w:r w:rsidRPr="001C42CA">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1C42CA" w:rsidRDefault="0051534B" w:rsidP="0051534B">
      <w:pPr>
        <w:rPr>
          <w:rFonts w:asciiTheme="majorHAnsi" w:hAnsiTheme="majorHAnsi" w:cstheme="majorHAnsi"/>
          <w:lang w:eastAsia="x-none"/>
        </w:rPr>
      </w:pPr>
    </w:p>
    <w:p w14:paraId="78A2AA3F"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035B1F9D" w14:textId="77777777" w:rsidR="00E354B2" w:rsidRPr="001C42CA" w:rsidRDefault="00E354B2" w:rsidP="00E354B2">
      <w:pPr>
        <w:rPr>
          <w:rFonts w:asciiTheme="majorHAnsi" w:hAnsiTheme="majorHAnsi" w:cstheme="majorHAnsi"/>
          <w:lang w:eastAsia="x-none"/>
        </w:rPr>
      </w:pPr>
      <w:r w:rsidRPr="001C42CA">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1C42CA" w:rsidRDefault="0051534B" w:rsidP="0051534B">
      <w:pPr>
        <w:widowControl w:val="0"/>
        <w:rPr>
          <w:rFonts w:cs="Arial"/>
          <w:i/>
          <w:iCs/>
        </w:rPr>
      </w:pPr>
    </w:p>
    <w:p w14:paraId="738A0418" w14:textId="77777777" w:rsidR="0051534B" w:rsidRPr="001C42CA"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1C42CA">
        <w:rPr>
          <w:rFonts w:asciiTheme="minorHAnsi" w:eastAsia="Calibri" w:hAnsiTheme="minorHAnsi" w:cstheme="minorBidi"/>
          <w:b/>
          <w:bCs/>
          <w:lang w:eastAsia="en-US"/>
        </w:rPr>
        <w:t>člen</w:t>
      </w:r>
    </w:p>
    <w:p w14:paraId="373FEB78" w14:textId="77777777" w:rsidR="00E354B2" w:rsidRPr="001C42CA" w:rsidRDefault="00E354B2" w:rsidP="00E354B2">
      <w:pPr>
        <w:widowControl w:val="0"/>
        <w:rPr>
          <w:rFonts w:cs="Arial"/>
        </w:rPr>
      </w:pPr>
      <w:r w:rsidRPr="001C42CA">
        <w:rPr>
          <w:rFonts w:cs="Arial"/>
        </w:rPr>
        <w:t xml:space="preserve">Ker podizvajalec(-i) _________________ </w:t>
      </w:r>
      <w:r w:rsidRPr="001C42CA">
        <w:rPr>
          <w:rFonts w:cs="Arial"/>
          <w:i/>
        </w:rPr>
        <w:t>(navesti naziv)</w:t>
      </w:r>
      <w:r w:rsidRPr="001C42CA">
        <w:rPr>
          <w:rFonts w:cs="Arial"/>
        </w:rPr>
        <w:t xml:space="preserve"> ne zahteva(-jo) neposrednega plačila, bo prodajalec po zaključeni izpolnitvi naročila blaga kupcu posredoval svojo pisno izjavo in pisno izjavo podizvajalca(-</w:t>
      </w:r>
      <w:proofErr w:type="spellStart"/>
      <w:r w:rsidRPr="001C42CA">
        <w:rPr>
          <w:rFonts w:cs="Arial"/>
        </w:rPr>
        <w:t>ev</w:t>
      </w:r>
      <w:proofErr w:type="spellEnd"/>
      <w:r w:rsidRPr="001C42CA">
        <w:rPr>
          <w:rFonts w:cs="Arial"/>
        </w:rPr>
        <w:t xml:space="preserve">), da je(-so) podizvajalec(-ci) prejel(-i) plačilo/plačila za dobavljeno blago oz. izpolnjeno naročilo, ki je predmet pogodbe med kupcem in prodajalcem. </w:t>
      </w:r>
    </w:p>
    <w:p w14:paraId="2A393230" w14:textId="77777777" w:rsidR="00E354B2" w:rsidRPr="001C42CA" w:rsidRDefault="00E354B2" w:rsidP="00E354B2">
      <w:pPr>
        <w:widowControl w:val="0"/>
        <w:rPr>
          <w:rFonts w:cs="Arial"/>
        </w:rPr>
      </w:pPr>
    </w:p>
    <w:p w14:paraId="6F471BE0" w14:textId="77777777" w:rsidR="00E354B2" w:rsidRPr="001C42CA" w:rsidRDefault="00E354B2" w:rsidP="00E354B2">
      <w:pPr>
        <w:widowControl w:val="0"/>
        <w:rPr>
          <w:i/>
          <w:color w:val="AEAAAA" w:themeColor="background2" w:themeShade="BF"/>
          <w:sz w:val="18"/>
          <w:szCs w:val="18"/>
        </w:rPr>
      </w:pPr>
      <w:r w:rsidRPr="001C42CA">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1C42CA">
        <w:rPr>
          <w:i/>
          <w:color w:val="AEAAAA" w:themeColor="background2" w:themeShade="BF"/>
          <w:sz w:val="18"/>
          <w:szCs w:val="18"/>
        </w:rPr>
        <w:t>(uporabimo če podizvajalec ne zahteva neposredno plačilo)</w:t>
      </w:r>
    </w:p>
    <w:p w14:paraId="7F4583BD" w14:textId="77777777" w:rsidR="0051534B" w:rsidRPr="001C42CA" w:rsidRDefault="0051534B" w:rsidP="0051534B">
      <w:pPr>
        <w:widowControl w:val="0"/>
        <w:rPr>
          <w:rFonts w:cs="Arial"/>
          <w:i/>
          <w:iCs/>
        </w:rPr>
      </w:pPr>
    </w:p>
    <w:p w14:paraId="28DBEE49" w14:textId="77777777" w:rsidR="0051534B" w:rsidRPr="001C42CA" w:rsidRDefault="0051534B" w:rsidP="000701EC">
      <w:pPr>
        <w:numPr>
          <w:ilvl w:val="0"/>
          <w:numId w:val="3"/>
        </w:numPr>
        <w:tabs>
          <w:tab w:val="num" w:pos="720"/>
        </w:tabs>
        <w:ind w:left="720"/>
        <w:jc w:val="center"/>
        <w:rPr>
          <w:rFonts w:cs="Arial"/>
          <w:b/>
        </w:rPr>
      </w:pPr>
      <w:r w:rsidRPr="001C42CA">
        <w:rPr>
          <w:rFonts w:cs="Arial"/>
          <w:b/>
        </w:rPr>
        <w:t>člen</w:t>
      </w:r>
    </w:p>
    <w:p w14:paraId="7D4A7BAE" w14:textId="597F2433" w:rsidR="0051534B" w:rsidRPr="001C42CA" w:rsidRDefault="0051534B" w:rsidP="0051534B">
      <w:pPr>
        <w:rPr>
          <w:rFonts w:asciiTheme="majorHAnsi" w:hAnsiTheme="majorHAnsi" w:cstheme="majorHAnsi"/>
          <w:lang w:eastAsia="x-none"/>
        </w:rPr>
      </w:pPr>
      <w:r w:rsidRPr="001C42CA">
        <w:rPr>
          <w:rFonts w:asciiTheme="majorHAnsi" w:hAnsiTheme="majorHAnsi" w:cstheme="majorHAnsi"/>
          <w:lang w:eastAsia="x-none"/>
        </w:rPr>
        <w:lastRenderedPageBreak/>
        <w:t>Ne glede na vključitev podizvajalcev prodajalec kupcu v celoti odgovarja za izpolnitev naročila blaga, ki so predmet te pogodbe.</w:t>
      </w:r>
    </w:p>
    <w:p w14:paraId="2D77C4AA" w14:textId="77777777" w:rsidR="0051534B" w:rsidRPr="007651CB" w:rsidRDefault="0051534B" w:rsidP="0051534B">
      <w:pPr>
        <w:keepNext/>
        <w:spacing w:before="240" w:after="60"/>
        <w:outlineLvl w:val="0"/>
        <w:rPr>
          <w:b/>
          <w:bCs/>
          <w:kern w:val="32"/>
        </w:rPr>
      </w:pPr>
      <w:bookmarkStart w:id="12" w:name="_Toc103285351"/>
      <w:bookmarkStart w:id="13" w:name="_Toc172536637"/>
      <w:r w:rsidRPr="007651CB">
        <w:rPr>
          <w:b/>
          <w:bCs/>
          <w:kern w:val="32"/>
        </w:rPr>
        <w:t>POGODBENI ROK</w:t>
      </w:r>
      <w:bookmarkEnd w:id="12"/>
      <w:bookmarkEnd w:id="13"/>
    </w:p>
    <w:p w14:paraId="7EBDBCB0"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73B4DBB8" w14:textId="04C73F7E" w:rsidR="000D0BD3" w:rsidRPr="00667131" w:rsidRDefault="007B0DCD" w:rsidP="00667131">
      <w:pPr>
        <w:rPr>
          <w:rFonts w:cs="Arial"/>
        </w:rPr>
      </w:pPr>
      <w:bookmarkStart w:id="14" w:name="_Toc103285352"/>
      <w:r>
        <w:rPr>
          <w:rFonts w:cs="Arial"/>
        </w:rPr>
        <w:t>Prodajalec</w:t>
      </w:r>
      <w:r w:rsidR="000D0BD3" w:rsidRPr="007651CB">
        <w:rPr>
          <w:rFonts w:cs="Arial"/>
        </w:rPr>
        <w:t xml:space="preserve"> lahko prične z dobavo goriva </w:t>
      </w:r>
      <w:r w:rsidR="000D0BD3" w:rsidRPr="007651CB">
        <w:rPr>
          <w:rFonts w:cs="Arial"/>
          <w:u w:val="single"/>
        </w:rPr>
        <w:tab/>
      </w:r>
      <w:r w:rsidR="000D0BD3" w:rsidRPr="007651CB">
        <w:rPr>
          <w:rFonts w:cs="Arial"/>
          <w:u w:val="single"/>
        </w:rPr>
        <w:tab/>
      </w:r>
      <w:r w:rsidR="000D0BD3" w:rsidRPr="007651CB">
        <w:rPr>
          <w:rFonts w:cs="Arial"/>
        </w:rPr>
        <w:t xml:space="preserve">. </w:t>
      </w:r>
      <w:r>
        <w:rPr>
          <w:rFonts w:cs="Arial"/>
        </w:rPr>
        <w:t>Prodajalec</w:t>
      </w:r>
      <w:r w:rsidR="000D0BD3" w:rsidRPr="007651CB">
        <w:rPr>
          <w:rFonts w:cs="Arial"/>
        </w:rPr>
        <w:t xml:space="preserve"> se s to pogodbo zavezuje, da bo celotno količino goriva dobavil najkasneje do </w:t>
      </w:r>
      <w:r w:rsidR="000D0BD3" w:rsidRPr="007651CB">
        <w:rPr>
          <w:rFonts w:cs="Arial"/>
          <w:u w:val="single"/>
        </w:rPr>
        <w:tab/>
      </w:r>
      <w:r w:rsidR="000D0BD3" w:rsidRPr="007651CB">
        <w:rPr>
          <w:rFonts w:cs="Arial"/>
          <w:u w:val="single"/>
        </w:rPr>
        <w:tab/>
      </w:r>
      <w:r w:rsidR="000D0BD3" w:rsidRPr="007651CB">
        <w:rPr>
          <w:rFonts w:cs="Arial"/>
          <w:u w:val="single"/>
        </w:rPr>
        <w:tab/>
      </w:r>
      <w:r w:rsidR="000D0BD3" w:rsidRPr="007651CB">
        <w:rPr>
          <w:rFonts w:cs="Arial"/>
        </w:rPr>
        <w:t>.</w:t>
      </w:r>
    </w:p>
    <w:p w14:paraId="02F92A3B" w14:textId="538B9C53" w:rsidR="0051534B" w:rsidRPr="007651CB" w:rsidRDefault="0051534B" w:rsidP="0051534B">
      <w:pPr>
        <w:keepNext/>
        <w:spacing w:before="240" w:after="60"/>
        <w:outlineLvl w:val="0"/>
        <w:rPr>
          <w:b/>
          <w:bCs/>
          <w:kern w:val="32"/>
        </w:rPr>
      </w:pPr>
      <w:bookmarkStart w:id="15" w:name="_Toc172536638"/>
      <w:r w:rsidRPr="007651CB">
        <w:rPr>
          <w:b/>
          <w:bCs/>
          <w:kern w:val="32"/>
        </w:rPr>
        <w:t>KRAJ IZROČITVE BLAGA</w:t>
      </w:r>
      <w:bookmarkEnd w:id="14"/>
      <w:bookmarkEnd w:id="15"/>
    </w:p>
    <w:p w14:paraId="43E0BB4B"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7EEFFADD" w14:textId="7C09380C" w:rsidR="0051534B" w:rsidRPr="007651CB" w:rsidRDefault="0051534B" w:rsidP="00A7607A">
      <w:pPr>
        <w:rPr>
          <w:rFonts w:cs="Arial"/>
        </w:rPr>
      </w:pPr>
      <w:r w:rsidRPr="007651CB">
        <w:rPr>
          <w:rFonts w:cs="Arial"/>
        </w:rPr>
        <w:t xml:space="preserve">Prodajalec se obvezuje izročiti blago v </w:t>
      </w:r>
      <w:r w:rsidR="007651CB" w:rsidRPr="007651CB">
        <w:rPr>
          <w:rFonts w:cs="Arial"/>
        </w:rPr>
        <w:t xml:space="preserve">trošarinsko </w:t>
      </w:r>
      <w:r w:rsidRPr="007651CB">
        <w:rPr>
          <w:rFonts w:cs="Arial"/>
        </w:rPr>
        <w:t>skladišč</w:t>
      </w:r>
      <w:r w:rsidR="00A7607A" w:rsidRPr="007651CB">
        <w:rPr>
          <w:rFonts w:cs="Arial"/>
        </w:rPr>
        <w:t>e</w:t>
      </w:r>
      <w:r w:rsidRPr="007651CB">
        <w:rPr>
          <w:rFonts w:cs="Arial"/>
        </w:rPr>
        <w:t xml:space="preserve"> na</w:t>
      </w:r>
      <w:r w:rsidR="007651CB" w:rsidRPr="007651CB">
        <w:rPr>
          <w:rFonts w:cs="Arial"/>
        </w:rPr>
        <w:t xml:space="preserve"> </w:t>
      </w:r>
      <w:r w:rsidRPr="007651CB">
        <w:rPr>
          <w:rFonts w:cs="Arial"/>
        </w:rPr>
        <w:t>lokacij</w:t>
      </w:r>
      <w:r w:rsidR="00A7607A" w:rsidRPr="007651CB">
        <w:rPr>
          <w:rFonts w:cs="Arial"/>
        </w:rPr>
        <w:t xml:space="preserve">i </w:t>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D679DE">
        <w:rPr>
          <w:rFonts w:cs="Arial"/>
          <w:u w:val="single"/>
        </w:rPr>
        <w:tab/>
      </w:r>
      <w:r w:rsidR="00443487" w:rsidRPr="007651CB">
        <w:rPr>
          <w:rFonts w:cs="Arial"/>
        </w:rPr>
        <w:t xml:space="preserve"> </w:t>
      </w:r>
      <w:r w:rsidR="00D679DE">
        <w:rPr>
          <w:rFonts w:cs="Arial"/>
        </w:rPr>
        <w:t>(</w:t>
      </w:r>
      <w:r w:rsidR="00D679DE" w:rsidRPr="00EC7272">
        <w:rPr>
          <w:rFonts w:cs="Arial"/>
        </w:rPr>
        <w:t>v nadaljevanju</w:t>
      </w:r>
      <w:r w:rsidR="007335E6">
        <w:rPr>
          <w:rFonts w:cs="Arial"/>
        </w:rPr>
        <w:t>:</w:t>
      </w:r>
      <w:bookmarkStart w:id="16" w:name="_GoBack"/>
      <w:bookmarkEnd w:id="16"/>
      <w:r w:rsidR="00D679DE" w:rsidRPr="00EC7272">
        <w:rPr>
          <w:rFonts w:cs="Arial"/>
        </w:rPr>
        <w:t xml:space="preserve"> skladiščnik</w:t>
      </w:r>
      <w:r w:rsidR="00D679DE">
        <w:rPr>
          <w:rFonts w:cs="Arial"/>
        </w:rPr>
        <w:t>)</w:t>
      </w:r>
      <w:r w:rsidR="00D679DE" w:rsidRPr="00EC7272">
        <w:rPr>
          <w:rFonts w:cs="Arial"/>
        </w:rPr>
        <w:t xml:space="preserve">, </w:t>
      </w:r>
      <w:r w:rsidR="00D679DE" w:rsidRPr="007651CB">
        <w:rPr>
          <w:rFonts w:cs="Arial"/>
        </w:rPr>
        <w:t xml:space="preserve">na pariteti DDP – </w:t>
      </w:r>
      <w:proofErr w:type="spellStart"/>
      <w:r w:rsidR="00D679DE" w:rsidRPr="007651CB">
        <w:rPr>
          <w:rFonts w:cs="Arial"/>
        </w:rPr>
        <w:t>Incoterms</w:t>
      </w:r>
      <w:proofErr w:type="spellEnd"/>
      <w:r w:rsidR="00D679DE" w:rsidRPr="007651CB">
        <w:rPr>
          <w:rFonts w:cs="Arial"/>
        </w:rPr>
        <w:t xml:space="preserve"> 2020</w:t>
      </w:r>
      <w:r w:rsidR="00D679DE">
        <w:rPr>
          <w:rFonts w:cs="Arial"/>
        </w:rPr>
        <w:t xml:space="preserve">, </w:t>
      </w:r>
      <w:r w:rsidR="00D679DE" w:rsidRPr="00EC7272">
        <w:rPr>
          <w:rFonts w:cs="Arial"/>
        </w:rPr>
        <w:t xml:space="preserve">s tem, da stroški razkladanja ne gredo na račun </w:t>
      </w:r>
      <w:r w:rsidR="001C2F2C">
        <w:rPr>
          <w:rFonts w:cs="Arial"/>
        </w:rPr>
        <w:t>prodajalca</w:t>
      </w:r>
      <w:r w:rsidRPr="007651CB">
        <w:rPr>
          <w:rFonts w:cs="Arial"/>
        </w:rPr>
        <w:t xml:space="preserve">. </w:t>
      </w:r>
    </w:p>
    <w:p w14:paraId="099681F5" w14:textId="3D0B2AAC" w:rsidR="0051534B" w:rsidRPr="007651CB" w:rsidRDefault="0051534B" w:rsidP="006965FE">
      <w:pPr>
        <w:keepNext/>
        <w:spacing w:before="240" w:after="60"/>
        <w:outlineLvl w:val="0"/>
        <w:rPr>
          <w:b/>
          <w:bCs/>
          <w:kern w:val="32"/>
        </w:rPr>
      </w:pPr>
      <w:bookmarkStart w:id="17" w:name="_Toc103285353"/>
      <w:bookmarkStart w:id="18" w:name="_Toc172536639"/>
      <w:r w:rsidRPr="007651CB">
        <w:rPr>
          <w:b/>
          <w:bCs/>
          <w:kern w:val="32"/>
        </w:rPr>
        <w:t xml:space="preserve">KAKOVOST BLAGA </w:t>
      </w:r>
      <w:bookmarkStart w:id="19" w:name="_Hlk172019482"/>
      <w:r w:rsidRPr="007651CB">
        <w:rPr>
          <w:b/>
          <w:bCs/>
          <w:kern w:val="32"/>
        </w:rPr>
        <w:t>IN PREVZEM BLAG</w:t>
      </w:r>
      <w:bookmarkEnd w:id="17"/>
      <w:bookmarkEnd w:id="19"/>
      <w:bookmarkEnd w:id="18"/>
      <w:r w:rsidR="001C2F2C">
        <w:rPr>
          <w:b/>
          <w:bCs/>
          <w:kern w:val="32"/>
        </w:rPr>
        <w:t>A</w:t>
      </w:r>
    </w:p>
    <w:p w14:paraId="6E044215"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04128911" w14:textId="4274F2E2" w:rsidR="00A7607A" w:rsidRPr="007651CB" w:rsidRDefault="00A7607A" w:rsidP="00A7607A">
      <w:pPr>
        <w:rPr>
          <w:rFonts w:cs="Arial"/>
        </w:rPr>
      </w:pPr>
      <w:r w:rsidRPr="007651CB">
        <w:rPr>
          <w:rFonts w:cs="Arial"/>
        </w:rPr>
        <w:t xml:space="preserve">Prodajalec se zavezuje dobaviti blago, kakovosti skladno s standardom </w:t>
      </w:r>
      <w:r w:rsidR="00990AE8" w:rsidRPr="007651CB">
        <w:rPr>
          <w:rFonts w:cs="Arial"/>
          <w:u w:val="single"/>
        </w:rPr>
        <w:tab/>
      </w:r>
      <w:r w:rsidR="00990AE8" w:rsidRPr="007651CB">
        <w:rPr>
          <w:rFonts w:cs="Arial"/>
          <w:u w:val="single"/>
        </w:rPr>
        <w:tab/>
      </w:r>
      <w:r w:rsidR="00990AE8" w:rsidRPr="007651CB">
        <w:rPr>
          <w:rFonts w:cs="Arial"/>
          <w:u w:val="single"/>
        </w:rPr>
        <w:tab/>
      </w:r>
      <w:r w:rsidRPr="007651CB">
        <w:rPr>
          <w:rFonts w:cs="Arial"/>
        </w:rPr>
        <w:t xml:space="preserve">, </w:t>
      </w:r>
      <w:r w:rsidR="00990AE8" w:rsidRPr="007651CB">
        <w:rPr>
          <w:rFonts w:cs="Arial"/>
          <w:u w:val="single"/>
        </w:rPr>
        <w:tab/>
      </w:r>
      <w:r w:rsidR="00990AE8" w:rsidRPr="007651CB">
        <w:rPr>
          <w:rFonts w:cs="Arial"/>
          <w:u w:val="single"/>
        </w:rPr>
        <w:tab/>
      </w:r>
      <w:r w:rsidR="00990AE8" w:rsidRPr="007651CB">
        <w:rPr>
          <w:rFonts w:cs="Arial"/>
          <w:u w:val="single"/>
        </w:rPr>
        <w:tab/>
      </w:r>
      <w:r w:rsidRPr="007651CB">
        <w:rPr>
          <w:rFonts w:cs="Arial"/>
        </w:rPr>
        <w:t xml:space="preserve">. Gorivo, ki ga bo dobavil </w:t>
      </w:r>
      <w:r w:rsidR="00443487" w:rsidRPr="007651CB">
        <w:rPr>
          <w:rFonts w:cs="Arial"/>
        </w:rPr>
        <w:t>prodajalec</w:t>
      </w:r>
      <w:r w:rsidRPr="007651CB">
        <w:rPr>
          <w:rFonts w:cs="Arial"/>
        </w:rPr>
        <w:t>, ne sme biti starejše od enega leta, šteto od datuma dobave.</w:t>
      </w:r>
    </w:p>
    <w:p w14:paraId="294864E3" w14:textId="59532783" w:rsidR="00443487" w:rsidRPr="007651CB" w:rsidRDefault="00443487" w:rsidP="00A7607A">
      <w:pPr>
        <w:rPr>
          <w:rFonts w:cs="Arial"/>
        </w:rPr>
      </w:pPr>
    </w:p>
    <w:p w14:paraId="6AE111DC" w14:textId="2B42F3A8" w:rsidR="00443487" w:rsidRPr="007651CB" w:rsidRDefault="00443487" w:rsidP="00443487">
      <w:pPr>
        <w:pStyle w:val="Odstavekseznama"/>
        <w:ind w:left="0"/>
        <w:rPr>
          <w:rFonts w:ascii="Arial" w:hAnsi="Arial" w:cs="Arial"/>
        </w:rPr>
      </w:pPr>
      <w:r w:rsidRPr="007651CB">
        <w:rPr>
          <w:rFonts w:ascii="Arial" w:hAnsi="Arial" w:cs="Arial"/>
        </w:rPr>
        <w:t>Kupec izjavlja, prodajalec pa s tem izrecno soglaša, da je pogodbeno dogovorjena kakovost blaga, katerega se prodajalec zavezuje izročiti kupcu, bistvena sestavina pogodbe, ter da gre za bistveno kršitev te pogodbe, če dobavljeno blago kupcu ne bi ustrezalo zahtevam po kakovosti, opredeljeni v prejšnjem odstavku tega člena.</w:t>
      </w:r>
    </w:p>
    <w:p w14:paraId="17EDB379" w14:textId="77777777" w:rsidR="0051534B" w:rsidRPr="007651CB" w:rsidRDefault="0051534B" w:rsidP="0051534B">
      <w:pPr>
        <w:rPr>
          <w:rFonts w:eastAsia="Arial" w:cs="Arial"/>
          <w:color w:val="000000" w:themeColor="text1"/>
        </w:rPr>
      </w:pPr>
    </w:p>
    <w:p w14:paraId="150AEA26" w14:textId="17FD49FD" w:rsidR="0051534B" w:rsidRPr="007651CB" w:rsidRDefault="0051534B" w:rsidP="0051534B">
      <w:pPr>
        <w:numPr>
          <w:ilvl w:val="0"/>
          <w:numId w:val="3"/>
        </w:numPr>
        <w:spacing w:line="276" w:lineRule="auto"/>
        <w:contextualSpacing/>
        <w:jc w:val="center"/>
        <w:rPr>
          <w:rFonts w:asciiTheme="minorHAnsi" w:eastAsia="Calibri" w:hAnsiTheme="minorHAnsi" w:cstheme="minorBidi"/>
          <w:bCs/>
          <w:i/>
          <w:color w:val="A6A6A6" w:themeColor="background1" w:themeShade="A6"/>
          <w:lang w:eastAsia="en-US"/>
        </w:rPr>
      </w:pPr>
      <w:r w:rsidRPr="007651CB">
        <w:rPr>
          <w:rFonts w:asciiTheme="minorHAnsi" w:eastAsia="Calibri" w:hAnsiTheme="minorHAnsi" w:cstheme="minorBidi"/>
          <w:b/>
          <w:bCs/>
          <w:lang w:eastAsia="en-US"/>
        </w:rPr>
        <w:t>člen</w:t>
      </w:r>
    </w:p>
    <w:p w14:paraId="56404504" w14:textId="2892AA42" w:rsidR="0051534B" w:rsidRPr="007651CB" w:rsidRDefault="0051534B" w:rsidP="0051534B">
      <w:pPr>
        <w:spacing w:line="20" w:lineRule="atLeast"/>
        <w:rPr>
          <w:rFonts w:cs="Arial"/>
        </w:rPr>
      </w:pPr>
      <w:bookmarkStart w:id="20" w:name="_Hlk171066366"/>
      <w:r w:rsidRPr="007651CB">
        <w:rPr>
          <w:rFonts w:cs="Arial"/>
        </w:rPr>
        <w:t>Prodajalec jamči, da bo izročeno blago:</w:t>
      </w:r>
    </w:p>
    <w:p w14:paraId="7AA496DF" w14:textId="0419C074" w:rsidR="0051534B" w:rsidRPr="007651C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lang w:eastAsia="en-US"/>
        </w:rPr>
        <w:t xml:space="preserve">ustrezalo </w:t>
      </w:r>
      <w:r w:rsidR="00443487" w:rsidRPr="007651CB">
        <w:rPr>
          <w:rFonts w:asciiTheme="majorHAnsi" w:eastAsia="Calibri" w:hAnsiTheme="majorHAnsi" w:cstheme="majorHAnsi"/>
          <w:lang w:eastAsia="en-US"/>
        </w:rPr>
        <w:t xml:space="preserve">standardu </w:t>
      </w:r>
      <w:r w:rsidR="00990AE8" w:rsidRPr="007651CB">
        <w:rPr>
          <w:rFonts w:asciiTheme="majorHAnsi" w:eastAsia="Calibri" w:hAnsiTheme="majorHAnsi" w:cstheme="majorHAnsi"/>
          <w:u w:val="single"/>
          <w:lang w:eastAsia="en-US"/>
        </w:rPr>
        <w:tab/>
      </w:r>
      <w:r w:rsidR="00990AE8" w:rsidRPr="007651CB">
        <w:rPr>
          <w:rFonts w:asciiTheme="majorHAnsi" w:eastAsia="Calibri" w:hAnsiTheme="majorHAnsi" w:cstheme="majorHAnsi"/>
          <w:u w:val="single"/>
          <w:lang w:eastAsia="en-US"/>
        </w:rPr>
        <w:tab/>
      </w:r>
      <w:r w:rsidR="00990AE8" w:rsidRPr="007651CB">
        <w:rPr>
          <w:rFonts w:asciiTheme="majorHAnsi" w:eastAsia="Calibri" w:hAnsiTheme="majorHAnsi" w:cstheme="majorHAnsi"/>
          <w:u w:val="single"/>
          <w:lang w:eastAsia="en-US"/>
        </w:rPr>
        <w:tab/>
      </w:r>
      <w:r w:rsidRPr="007651CB">
        <w:rPr>
          <w:rFonts w:asciiTheme="majorHAnsi" w:eastAsia="Calibri" w:hAnsiTheme="majorHAnsi" w:cstheme="majorHAnsi"/>
          <w:lang w:eastAsia="en-US"/>
        </w:rPr>
        <w:t xml:space="preserve">; </w:t>
      </w:r>
    </w:p>
    <w:p w14:paraId="173CE2D9" w14:textId="2AEFE22B" w:rsidR="0051534B" w:rsidRPr="007651C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lang w:eastAsia="en-US"/>
        </w:rPr>
        <w:t>izpolnjevalo vse zahteve predpisov, tehničnih navodil, normativov in standardov, ki veljajo  za predmetno blago v Evropski uniji;</w:t>
      </w:r>
    </w:p>
    <w:p w14:paraId="15D75FCC" w14:textId="77777777" w:rsidR="0051534B" w:rsidRPr="007651C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color w:val="000000" w:themeColor="text1"/>
          <w:lang w:eastAsia="en-US"/>
        </w:rPr>
        <w:t>brez stvarnih in pravnih napak.</w:t>
      </w:r>
    </w:p>
    <w:bookmarkEnd w:id="20"/>
    <w:p w14:paraId="7D24DF30" w14:textId="77777777" w:rsidR="0051534B" w:rsidRPr="007651CB" w:rsidRDefault="0051534B" w:rsidP="0051534B">
      <w:pPr>
        <w:rPr>
          <w:rFonts w:cs="Arial"/>
        </w:rPr>
      </w:pPr>
    </w:p>
    <w:p w14:paraId="552749D4" w14:textId="443EF311"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14E520E5" w14:textId="537DB35A" w:rsidR="00443487" w:rsidRPr="007651CB" w:rsidRDefault="007B0DCD" w:rsidP="00443487">
      <w:pPr>
        <w:rPr>
          <w:rFonts w:cs="Arial"/>
        </w:rPr>
      </w:pPr>
      <w:r>
        <w:rPr>
          <w:rFonts w:cs="Arial"/>
        </w:rPr>
        <w:t>Prodajalec</w:t>
      </w:r>
      <w:r w:rsidR="000701EC" w:rsidRPr="00EC7272">
        <w:rPr>
          <w:rFonts w:cs="Arial"/>
        </w:rPr>
        <w:t xml:space="preserve"> je dolžan pisno obvestiti </w:t>
      </w:r>
      <w:r w:rsidR="00C81D2D">
        <w:rPr>
          <w:rFonts w:cs="Arial"/>
        </w:rPr>
        <w:t>kupca</w:t>
      </w:r>
      <w:r w:rsidR="000701EC" w:rsidRPr="00EC7272">
        <w:rPr>
          <w:rFonts w:cs="Arial"/>
        </w:rPr>
        <w:t xml:space="preserve"> o datumu(ih) predvidene dostave blaga najmanj </w:t>
      </w:r>
      <w:r w:rsidR="00F40403">
        <w:rPr>
          <w:rFonts w:cs="Arial"/>
        </w:rPr>
        <w:t>štiri (4)</w:t>
      </w:r>
      <w:r w:rsidR="000701EC" w:rsidRPr="00EC7272">
        <w:rPr>
          <w:rFonts w:cs="Arial"/>
        </w:rPr>
        <w:t xml:space="preserve"> delovn</w:t>
      </w:r>
      <w:r w:rsidR="00F40403">
        <w:rPr>
          <w:rFonts w:cs="Arial"/>
        </w:rPr>
        <w:t>e</w:t>
      </w:r>
      <w:r w:rsidR="000701EC" w:rsidRPr="00EC7272">
        <w:rPr>
          <w:rFonts w:cs="Arial"/>
        </w:rPr>
        <w:t xml:space="preserve"> dni pred nameravano dostavo v skladišče iz 12. člena te pogodbe in ga obvestiti tudi o </w:t>
      </w:r>
      <w:r w:rsidR="00F40403">
        <w:rPr>
          <w:rFonts w:cs="Arial"/>
        </w:rPr>
        <w:t>terminskem planu dobav</w:t>
      </w:r>
      <w:r w:rsidR="000701EC" w:rsidRPr="00EC7272">
        <w:rPr>
          <w:rFonts w:cs="Arial"/>
        </w:rPr>
        <w:t xml:space="preserve">. Predstavnik </w:t>
      </w:r>
      <w:r w:rsidR="00C81D2D">
        <w:rPr>
          <w:rFonts w:cs="Arial"/>
        </w:rPr>
        <w:t>prodajalca</w:t>
      </w:r>
      <w:r w:rsidR="000701EC" w:rsidRPr="00EC7272">
        <w:rPr>
          <w:rFonts w:cs="Arial"/>
        </w:rPr>
        <w:t xml:space="preserve"> lahko po predhodnem dogovoru z </w:t>
      </w:r>
      <w:r w:rsidR="00C81D2D">
        <w:rPr>
          <w:rFonts w:cs="Arial"/>
        </w:rPr>
        <w:t>kupcem</w:t>
      </w:r>
      <w:r w:rsidR="000701EC" w:rsidRPr="00EC7272">
        <w:rPr>
          <w:rFonts w:cs="Arial"/>
        </w:rPr>
        <w:t>, prisostvuje pri pretovoru blaga.</w:t>
      </w:r>
      <w:r w:rsidR="0051534B" w:rsidRPr="007651CB">
        <w:rPr>
          <w:rFonts w:cs="Arial"/>
        </w:rPr>
        <w:t xml:space="preserve"> </w:t>
      </w:r>
    </w:p>
    <w:p w14:paraId="681691BF" w14:textId="77777777" w:rsidR="00443487" w:rsidRPr="007651CB" w:rsidRDefault="00443487" w:rsidP="00443487">
      <w:pPr>
        <w:rPr>
          <w:rFonts w:asciiTheme="majorHAnsi" w:hAnsiTheme="majorHAnsi" w:cstheme="majorHAnsi"/>
        </w:rPr>
      </w:pPr>
    </w:p>
    <w:p w14:paraId="22BD1991" w14:textId="427BB732" w:rsidR="00443487" w:rsidRPr="007651CB" w:rsidRDefault="00CC0C19" w:rsidP="00443487">
      <w:pPr>
        <w:rPr>
          <w:rFonts w:cs="Arial"/>
          <w:color w:val="000000" w:themeColor="text1"/>
        </w:rPr>
      </w:pPr>
      <w:r w:rsidRPr="007651CB">
        <w:rPr>
          <w:rFonts w:cs="Arial"/>
        </w:rPr>
        <w:t>Kupec</w:t>
      </w:r>
      <w:r w:rsidR="00443487" w:rsidRPr="007651CB">
        <w:rPr>
          <w:rFonts w:cs="Arial"/>
        </w:rPr>
        <w:t xml:space="preserve"> bo blago prevze</w:t>
      </w:r>
      <w:r w:rsidRPr="007651CB">
        <w:rPr>
          <w:rFonts w:cs="Arial"/>
        </w:rPr>
        <w:t>l</w:t>
      </w:r>
      <w:r w:rsidR="00443487" w:rsidRPr="007651CB">
        <w:rPr>
          <w:rFonts w:cs="Arial"/>
        </w:rPr>
        <w:t xml:space="preserve"> na podlagi umerjenih in overjenih meril skladiščnika, pri katerem bo blago uskladiščeno</w:t>
      </w:r>
      <w:r w:rsidR="000701EC">
        <w:rPr>
          <w:rFonts w:cs="Arial"/>
          <w:color w:val="000000" w:themeColor="text1"/>
        </w:rPr>
        <w:t xml:space="preserve">, </w:t>
      </w:r>
      <w:r w:rsidR="000701EC" w:rsidRPr="00EC7272">
        <w:rPr>
          <w:rFonts w:cs="Arial"/>
        </w:rPr>
        <w:t>in sicer za vsako izvršeno delno dobavo, za katero bo skladiščnik izdal prevzemnico</w:t>
      </w:r>
      <w:r w:rsidR="000701EC" w:rsidRPr="00EC7272">
        <w:rPr>
          <w:rFonts w:cs="Arial"/>
          <w:color w:val="000000" w:themeColor="text1"/>
        </w:rPr>
        <w:t xml:space="preserve">, s katero bo potrdil prejem blaga v skladišče. V primeru, da bi ob dobavi blaga prišlo do kakršnih koli tehničnih težav v zvezi z blagom ali s prevzemom blaga, oz. da bi merila pri merjenju prevzetega blaga izkazovala večja odstopanja, si </w:t>
      </w:r>
      <w:r w:rsidR="00C81D2D">
        <w:rPr>
          <w:rFonts w:cs="Arial"/>
          <w:color w:val="000000" w:themeColor="text1"/>
        </w:rPr>
        <w:t>kupec</w:t>
      </w:r>
      <w:r w:rsidR="000701EC" w:rsidRPr="00EC7272">
        <w:rPr>
          <w:rFonts w:cs="Arial"/>
          <w:color w:val="000000" w:themeColor="text1"/>
        </w:rPr>
        <w:t xml:space="preserve"> pridružuje pravico do začasne prekinitve prevzema blaga z namenom ugotovitve razlogov za odstopanja, ter do morebitnega ponovnega umerjanja in overitve meril.</w:t>
      </w:r>
    </w:p>
    <w:p w14:paraId="18393642" w14:textId="77777777" w:rsidR="00443487" w:rsidRPr="007651CB" w:rsidRDefault="00443487" w:rsidP="00443487">
      <w:pPr>
        <w:rPr>
          <w:rFonts w:cs="Arial"/>
        </w:rPr>
      </w:pPr>
    </w:p>
    <w:p w14:paraId="65E3397F" w14:textId="6C5B1034" w:rsidR="00443487" w:rsidRPr="007651CB" w:rsidRDefault="00443487" w:rsidP="00443487">
      <w:pPr>
        <w:rPr>
          <w:rFonts w:cs="Arial"/>
          <w:color w:val="000000"/>
        </w:rPr>
      </w:pPr>
      <w:r w:rsidRPr="007651CB">
        <w:rPr>
          <w:rFonts w:cs="Arial"/>
          <w:color w:val="000000"/>
        </w:rPr>
        <w:t xml:space="preserve">Pregled kakovosti dobavljenega blaga opravi akreditiran laboratorij, ki ga določi </w:t>
      </w:r>
      <w:r w:rsidR="00CC0C19" w:rsidRPr="007651CB">
        <w:rPr>
          <w:rFonts w:cs="Arial"/>
        </w:rPr>
        <w:t>kupec</w:t>
      </w:r>
      <w:r w:rsidRPr="007651CB">
        <w:rPr>
          <w:rFonts w:cs="Arial"/>
          <w:color w:val="000000"/>
        </w:rPr>
        <w:t xml:space="preserve">. Stroške te kontrole nosi </w:t>
      </w:r>
      <w:r w:rsidR="00CC0C19" w:rsidRPr="007651CB">
        <w:rPr>
          <w:rFonts w:cs="Arial"/>
        </w:rPr>
        <w:t>kupec</w:t>
      </w:r>
      <w:r w:rsidRPr="007651CB">
        <w:rPr>
          <w:rFonts w:cs="Arial"/>
          <w:color w:val="000000"/>
        </w:rPr>
        <w:t xml:space="preserve">. Pogodbeni stranki sta soglasni, da bosta v celoti spoštovali ugotovitve o kakovosti, opredeljene v certifikatu, ki ga bo akreditiran laboratorij izdal glede kakovosti dobavljenega blaga. </w:t>
      </w:r>
    </w:p>
    <w:p w14:paraId="5921ADD4" w14:textId="77777777" w:rsidR="00443487" w:rsidRPr="007651CB" w:rsidRDefault="00443487" w:rsidP="00443487">
      <w:pPr>
        <w:rPr>
          <w:rFonts w:cs="Arial"/>
          <w:color w:val="000000"/>
        </w:rPr>
      </w:pPr>
    </w:p>
    <w:p w14:paraId="7C167F0B" w14:textId="3D373305" w:rsidR="00443487" w:rsidRPr="007651CB" w:rsidRDefault="00443487" w:rsidP="00443487">
      <w:pPr>
        <w:rPr>
          <w:rFonts w:cs="Arial"/>
          <w:color w:val="000000"/>
        </w:rPr>
      </w:pPr>
      <w:r w:rsidRPr="007651CB">
        <w:rPr>
          <w:rFonts w:cs="Arial"/>
          <w:color w:val="000000"/>
        </w:rPr>
        <w:t xml:space="preserve">Pogodbeni stranki sta tudi sporazumni, da sme </w:t>
      </w:r>
      <w:r w:rsidR="00CC0C19" w:rsidRPr="007651CB">
        <w:rPr>
          <w:rFonts w:cs="Arial"/>
          <w:color w:val="000000"/>
        </w:rPr>
        <w:t>prodajalec</w:t>
      </w:r>
      <w:r w:rsidRPr="007651CB">
        <w:rPr>
          <w:rFonts w:cs="Arial"/>
          <w:color w:val="000000"/>
        </w:rPr>
        <w:t xml:space="preserve">, če bi akreditiran laboratorij iz prejšnjega odstavka tega člena ugotovil, da blago ni ustrezne kakovosti, predlagati ponovno </w:t>
      </w:r>
      <w:r w:rsidRPr="007651CB">
        <w:rPr>
          <w:rFonts w:cs="Arial"/>
          <w:color w:val="000000"/>
        </w:rPr>
        <w:lastRenderedPageBreak/>
        <w:t xml:space="preserve">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CC0C19" w:rsidRPr="007651CB">
        <w:rPr>
          <w:rFonts w:cs="Arial"/>
        </w:rPr>
        <w:t>kupec</w:t>
      </w:r>
      <w:r w:rsidRPr="007651CB">
        <w:rPr>
          <w:rFonts w:cs="Arial"/>
          <w:color w:val="000000"/>
        </w:rPr>
        <w:t xml:space="preserve">, </w:t>
      </w:r>
      <w:r w:rsidR="00CC0C19" w:rsidRPr="007651CB">
        <w:rPr>
          <w:rFonts w:cs="Arial"/>
          <w:color w:val="000000"/>
        </w:rPr>
        <w:t>prodajalec</w:t>
      </w:r>
      <w:r w:rsidRPr="007651CB">
        <w:rPr>
          <w:rFonts w:cs="Arial"/>
          <w:color w:val="000000"/>
        </w:rPr>
        <w:t xml:space="preserve"> pa plača stroške v primeru, da po prej navedenem postopku izbran akreditiran laboratorij ugotovi, da blago ni zahtevane kakovosti po tej pogodbi. </w:t>
      </w:r>
    </w:p>
    <w:p w14:paraId="0614D1D2" w14:textId="77777777" w:rsidR="00443487" w:rsidRPr="007651CB" w:rsidRDefault="00443487" w:rsidP="00443487">
      <w:pPr>
        <w:rPr>
          <w:rFonts w:cs="Arial"/>
          <w:color w:val="000000"/>
        </w:rPr>
      </w:pPr>
    </w:p>
    <w:p w14:paraId="67C20C79" w14:textId="672FA3EF" w:rsidR="00443487" w:rsidRPr="007651CB" w:rsidRDefault="00443487" w:rsidP="00443487">
      <w:pPr>
        <w:rPr>
          <w:rFonts w:cs="Arial"/>
          <w:color w:val="000000"/>
        </w:rPr>
      </w:pPr>
      <w:r w:rsidRPr="007651CB">
        <w:rPr>
          <w:rFonts w:cs="Arial"/>
          <w:color w:val="000000"/>
        </w:rPr>
        <w:t xml:space="preserve">Stranki sta izrecno sporazumni, da bosta v primeru, če bi skladiščnik, pri katerem je gorivo uskladiščeno,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CC0C19" w:rsidRPr="007651CB">
        <w:rPr>
          <w:rFonts w:cs="Arial"/>
        </w:rPr>
        <w:t>kupec</w:t>
      </w:r>
      <w:r w:rsidRPr="007651CB">
        <w:rPr>
          <w:rFonts w:cs="Arial"/>
          <w:color w:val="000000"/>
        </w:rPr>
        <w:t>. Če je po ugotovitvah teh meritev dobavljeno blago takšne kakovosti, ki ustreza zahtevam iz 1</w:t>
      </w:r>
      <w:r w:rsidR="002C1FEC" w:rsidRPr="007651CB">
        <w:rPr>
          <w:rFonts w:cs="Arial"/>
          <w:color w:val="000000"/>
        </w:rPr>
        <w:t>3</w:t>
      </w:r>
      <w:r w:rsidRPr="007651CB">
        <w:rPr>
          <w:rFonts w:cs="Arial"/>
          <w:color w:val="000000"/>
        </w:rPr>
        <w:t>.</w:t>
      </w:r>
      <w:r w:rsidR="002C1FEC" w:rsidRPr="007651CB">
        <w:rPr>
          <w:rFonts w:cs="Arial"/>
          <w:color w:val="000000"/>
        </w:rPr>
        <w:t xml:space="preserve"> in 14. </w:t>
      </w:r>
      <w:r w:rsidRPr="007651CB">
        <w:rPr>
          <w:rFonts w:cs="Arial"/>
          <w:color w:val="000000"/>
        </w:rPr>
        <w:t>člena te pogodbe, bosta stranki šteli, da je dobava blaga kakovostno ustrezna.</w:t>
      </w:r>
    </w:p>
    <w:p w14:paraId="1A657E16" w14:textId="77777777" w:rsidR="00443487" w:rsidRPr="007651CB" w:rsidRDefault="00443487" w:rsidP="00443487">
      <w:pPr>
        <w:rPr>
          <w:rFonts w:cs="Arial"/>
          <w:color w:val="000000"/>
        </w:rPr>
      </w:pPr>
    </w:p>
    <w:p w14:paraId="42A2DCB2" w14:textId="17D6489C" w:rsidR="00443487" w:rsidRPr="007651CB" w:rsidRDefault="00443487" w:rsidP="00443487">
      <w:pPr>
        <w:rPr>
          <w:rFonts w:cs="Arial"/>
          <w:color w:val="000000"/>
        </w:rPr>
      </w:pPr>
      <w:r w:rsidRPr="007651CB">
        <w:rPr>
          <w:rFonts w:cs="Arial"/>
          <w:color w:val="000000"/>
        </w:rPr>
        <w:t>Če se meritve ponovno opravijo na utemeljeno zahtevo skladiščnika in je ugotovljeno, da blago ne izpolnjuje zahtev po kakovosti, opredeljeni v 1</w:t>
      </w:r>
      <w:r w:rsidR="00217563" w:rsidRPr="007651CB">
        <w:rPr>
          <w:rFonts w:cs="Arial"/>
          <w:color w:val="000000"/>
        </w:rPr>
        <w:t>3</w:t>
      </w:r>
      <w:r w:rsidRPr="007651CB">
        <w:rPr>
          <w:rFonts w:cs="Arial"/>
          <w:color w:val="000000"/>
        </w:rPr>
        <w:t xml:space="preserve">. </w:t>
      </w:r>
      <w:r w:rsidR="002C1FEC" w:rsidRPr="007651CB">
        <w:rPr>
          <w:rFonts w:cs="Arial"/>
          <w:color w:val="000000"/>
        </w:rPr>
        <w:t xml:space="preserve">in 14. </w:t>
      </w:r>
      <w:r w:rsidRPr="007651CB">
        <w:rPr>
          <w:rFonts w:cs="Arial"/>
          <w:color w:val="000000"/>
        </w:rPr>
        <w:t xml:space="preserve">členu te pogodbe, nosi stroške ponovnih meritev </w:t>
      </w:r>
      <w:r w:rsidR="00CC0C19" w:rsidRPr="007651CB">
        <w:rPr>
          <w:rFonts w:cs="Arial"/>
          <w:color w:val="000000"/>
        </w:rPr>
        <w:t>prodajalec</w:t>
      </w:r>
      <w:r w:rsidRPr="007651CB">
        <w:rPr>
          <w:rFonts w:cs="Arial"/>
          <w:color w:val="000000"/>
        </w:rPr>
        <w:t xml:space="preserve">. </w:t>
      </w:r>
    </w:p>
    <w:p w14:paraId="7CF9762C" w14:textId="77777777" w:rsidR="00443487" w:rsidRPr="007651CB" w:rsidRDefault="00443487" w:rsidP="00443487">
      <w:pPr>
        <w:rPr>
          <w:rFonts w:cs="Arial"/>
          <w:color w:val="000000"/>
        </w:rPr>
      </w:pPr>
    </w:p>
    <w:p w14:paraId="09376A34" w14:textId="7AC09871" w:rsidR="00443487" w:rsidRPr="007651CB" w:rsidRDefault="00443487" w:rsidP="00443487">
      <w:pPr>
        <w:rPr>
          <w:rFonts w:cs="Arial"/>
          <w:color w:val="000000"/>
        </w:rPr>
      </w:pPr>
      <w:r w:rsidRPr="007651CB">
        <w:rPr>
          <w:rFonts w:cs="Arial"/>
          <w:color w:val="000000"/>
        </w:rPr>
        <w:t xml:space="preserve">Pogodbeni stranki sta sporazumni, da bosta v primeru, da </w:t>
      </w:r>
      <w:r w:rsidR="00CC0C19" w:rsidRPr="007651CB">
        <w:rPr>
          <w:rFonts w:cs="Arial"/>
          <w:color w:val="000000"/>
        </w:rPr>
        <w:t>prodajalec</w:t>
      </w:r>
      <w:r w:rsidRPr="007651CB">
        <w:rPr>
          <w:rFonts w:cs="Arial"/>
          <w:color w:val="000000"/>
        </w:rPr>
        <w:t xml:space="preserve"> dobavi blago s kakovostjo, ki ne ustreza dogovorjeni kakovosti iz 1</w:t>
      </w:r>
      <w:r w:rsidR="002C1FEC" w:rsidRPr="007651CB">
        <w:rPr>
          <w:rFonts w:cs="Arial"/>
          <w:color w:val="000000"/>
        </w:rPr>
        <w:t>3</w:t>
      </w:r>
      <w:r w:rsidRPr="007651CB">
        <w:rPr>
          <w:rFonts w:cs="Arial"/>
          <w:color w:val="000000"/>
        </w:rPr>
        <w:t xml:space="preserve">. </w:t>
      </w:r>
      <w:r w:rsidR="002C1FEC" w:rsidRPr="007651CB">
        <w:rPr>
          <w:rFonts w:cs="Arial"/>
          <w:color w:val="000000"/>
        </w:rPr>
        <w:t xml:space="preserve">in 14. </w:t>
      </w:r>
      <w:r w:rsidRPr="007651CB">
        <w:rPr>
          <w:rFonts w:cs="Arial"/>
          <w:color w:val="000000"/>
        </w:rPr>
        <w:t xml:space="preserve">člena te pogodbe, upoštevajoč tudi določilo osmega odstavka tega člena šteli, da gre za bistveno kršitev pogodbe. </w:t>
      </w:r>
      <w:r w:rsidR="00CC0C19" w:rsidRPr="007651CB">
        <w:rPr>
          <w:rFonts w:cs="Arial"/>
        </w:rPr>
        <w:t>Kupec</w:t>
      </w:r>
      <w:r w:rsidRPr="007651CB">
        <w:rPr>
          <w:rFonts w:cs="Arial"/>
        </w:rPr>
        <w:t xml:space="preserve"> </w:t>
      </w:r>
      <w:r w:rsidRPr="007651CB">
        <w:rPr>
          <w:rFonts w:cs="Arial"/>
          <w:color w:val="000000"/>
        </w:rPr>
        <w:t xml:space="preserve">je v tem primeru z enostransko izjavo o razvezi pogodbe prost obveznosti po tej pogodbi, na podlagi zavrnitve prevzema pošiljke s strani </w:t>
      </w:r>
      <w:r w:rsidR="00CC0C19" w:rsidRPr="007651CB">
        <w:rPr>
          <w:rFonts w:cs="Arial"/>
        </w:rPr>
        <w:t>kupca</w:t>
      </w:r>
      <w:r w:rsidRPr="007651CB">
        <w:rPr>
          <w:rFonts w:cs="Arial"/>
        </w:rPr>
        <w:t xml:space="preserve"> </w:t>
      </w:r>
      <w:r w:rsidRPr="007651CB">
        <w:rPr>
          <w:rFonts w:cs="Arial"/>
          <w:color w:val="000000"/>
        </w:rPr>
        <w:t xml:space="preserve">pa se </w:t>
      </w:r>
      <w:r w:rsidR="00CC0C19" w:rsidRPr="007651CB">
        <w:rPr>
          <w:rFonts w:cs="Arial"/>
          <w:color w:val="000000"/>
        </w:rPr>
        <w:t>prodajalec</w:t>
      </w:r>
      <w:r w:rsidRPr="007651CB">
        <w:rPr>
          <w:rFonts w:cs="Arial"/>
          <w:color w:val="000000"/>
        </w:rPr>
        <w:t xml:space="preserve"> zavezuje, brez ugovora odpeljati blago na svoje stroške in </w:t>
      </w:r>
      <w:r w:rsidR="00CC0C19" w:rsidRPr="007651CB">
        <w:rPr>
          <w:rFonts w:cs="Arial"/>
        </w:rPr>
        <w:t>kupcu</w:t>
      </w:r>
      <w:r w:rsidRPr="007651CB">
        <w:rPr>
          <w:rFonts w:cs="Arial"/>
        </w:rPr>
        <w:t xml:space="preserve"> </w:t>
      </w:r>
      <w:r w:rsidRPr="007651CB">
        <w:rPr>
          <w:rFonts w:cs="Arial"/>
          <w:color w:val="000000"/>
        </w:rPr>
        <w:t>povrniti škodo.</w:t>
      </w:r>
    </w:p>
    <w:p w14:paraId="2DF1F5E1" w14:textId="77777777" w:rsidR="00443487" w:rsidRPr="007651CB" w:rsidRDefault="00443487" w:rsidP="00443487">
      <w:pPr>
        <w:rPr>
          <w:rFonts w:cs="Arial"/>
          <w:color w:val="000000"/>
        </w:rPr>
      </w:pPr>
    </w:p>
    <w:p w14:paraId="367279ED" w14:textId="7DC9A818" w:rsidR="00443487" w:rsidRDefault="00443487" w:rsidP="00443487">
      <w:pPr>
        <w:rPr>
          <w:rFonts w:cs="Arial"/>
          <w:color w:val="000000"/>
        </w:rPr>
      </w:pPr>
      <w:r w:rsidRPr="007651CB">
        <w:rPr>
          <w:rFonts w:cs="Arial"/>
          <w:color w:val="000000"/>
        </w:rPr>
        <w:t>Če blago ni ustrezne kakovosti in odstopa od predpisane kakovosti le po elementu(ih), ki se jih da s postopki tehnološke izboljšave v skladišču izboljšati tako, da blago postane ustrezne kakovosti, skladno z zahtevami iz 1</w:t>
      </w:r>
      <w:r w:rsidR="00CC0C19" w:rsidRPr="007651CB">
        <w:rPr>
          <w:rFonts w:cs="Arial"/>
          <w:color w:val="000000"/>
        </w:rPr>
        <w:t>3</w:t>
      </w:r>
      <w:r w:rsidRPr="007651CB">
        <w:rPr>
          <w:rFonts w:cs="Arial"/>
          <w:color w:val="000000"/>
        </w:rPr>
        <w:t xml:space="preserve">. </w:t>
      </w:r>
      <w:r w:rsidR="002C1FEC" w:rsidRPr="007651CB">
        <w:rPr>
          <w:rFonts w:cs="Arial"/>
          <w:color w:val="000000"/>
        </w:rPr>
        <w:t xml:space="preserve">in 14. </w:t>
      </w:r>
      <w:r w:rsidRPr="007651CB">
        <w:rPr>
          <w:rFonts w:cs="Arial"/>
          <w:color w:val="000000"/>
        </w:rPr>
        <w:t xml:space="preserve">člena te pogodbe, sme </w:t>
      </w:r>
      <w:r w:rsidR="00CC0C19" w:rsidRPr="007651CB">
        <w:rPr>
          <w:rFonts w:cs="Arial"/>
          <w:color w:val="000000"/>
        </w:rPr>
        <w:t>prodajalec</w:t>
      </w:r>
      <w:r w:rsidRPr="007651CB">
        <w:rPr>
          <w:rFonts w:cs="Arial"/>
          <w:color w:val="000000"/>
        </w:rPr>
        <w:t xml:space="preserve"> predlagati </w:t>
      </w:r>
      <w:r w:rsidR="00CC0C19" w:rsidRPr="007651CB">
        <w:rPr>
          <w:rFonts w:cs="Arial"/>
        </w:rPr>
        <w:t>kupcu</w:t>
      </w:r>
      <w:r w:rsidRPr="007651CB">
        <w:rPr>
          <w:rFonts w:cs="Arial"/>
          <w:color w:val="000000"/>
        </w:rPr>
        <w:t xml:space="preserve">, da na stroške </w:t>
      </w:r>
      <w:r w:rsidR="00CC0C19" w:rsidRPr="007651CB">
        <w:rPr>
          <w:rFonts w:cs="Arial"/>
          <w:color w:val="000000"/>
        </w:rPr>
        <w:t>prodajalca</w:t>
      </w:r>
      <w:r w:rsidRPr="007651CB">
        <w:rPr>
          <w:rFonts w:cs="Arial"/>
          <w:color w:val="000000"/>
        </w:rPr>
        <w:t xml:space="preserve"> v skladišču opravi postopek izboljšave. </w:t>
      </w:r>
      <w:r w:rsidR="00CC0C19" w:rsidRPr="007651CB">
        <w:rPr>
          <w:rFonts w:cs="Arial"/>
        </w:rPr>
        <w:t>Kupec</w:t>
      </w:r>
      <w:r w:rsidRPr="007651CB">
        <w:rPr>
          <w:rFonts w:cs="Arial"/>
        </w:rPr>
        <w:t xml:space="preserve"> </w:t>
      </w:r>
      <w:r w:rsidRPr="007651CB">
        <w:rPr>
          <w:rFonts w:cs="Arial"/>
          <w:color w:val="000000"/>
        </w:rPr>
        <w:t xml:space="preserve">predlog lahko sprejme, lahko ga pa brez navajanja razlogov zavrne. </w:t>
      </w:r>
      <w:r w:rsidR="00CC0C19" w:rsidRPr="007651CB">
        <w:rPr>
          <w:rFonts w:cs="Arial"/>
          <w:color w:val="000000"/>
        </w:rPr>
        <w:t>Prodajalec</w:t>
      </w:r>
      <w:r w:rsidRPr="007651CB">
        <w:rPr>
          <w:rFonts w:cs="Arial"/>
          <w:color w:val="000000"/>
        </w:rPr>
        <w:t xml:space="preserve"> se odpoveduje vsakršnemu ugovoru zoper odločitev </w:t>
      </w:r>
      <w:r w:rsidR="00CC0C19" w:rsidRPr="007651CB">
        <w:rPr>
          <w:rFonts w:cs="Arial"/>
        </w:rPr>
        <w:t>kupca</w:t>
      </w:r>
      <w:r w:rsidRPr="007651CB">
        <w:rPr>
          <w:rFonts w:cs="Arial"/>
        </w:rPr>
        <w:t xml:space="preserve"> </w:t>
      </w:r>
      <w:r w:rsidRPr="007651CB">
        <w:rPr>
          <w:rFonts w:cs="Arial"/>
          <w:color w:val="000000"/>
        </w:rPr>
        <w:t xml:space="preserve">oziroma zavrnitev njegovega predloga. </w:t>
      </w:r>
    </w:p>
    <w:p w14:paraId="3C42AA4A" w14:textId="77777777" w:rsidR="000701EC" w:rsidRPr="007651CB" w:rsidRDefault="000701EC" w:rsidP="00443487">
      <w:pPr>
        <w:rPr>
          <w:rFonts w:cs="Arial"/>
          <w:color w:val="000000"/>
        </w:rPr>
      </w:pPr>
    </w:p>
    <w:p w14:paraId="179F2344" w14:textId="77777777" w:rsidR="000701EC" w:rsidRPr="007651CB" w:rsidRDefault="000701EC" w:rsidP="000701EC">
      <w:pPr>
        <w:rPr>
          <w:rFonts w:asciiTheme="majorHAnsi" w:hAnsiTheme="majorHAnsi" w:cstheme="majorHAnsi"/>
        </w:rPr>
      </w:pPr>
      <w:bookmarkStart w:id="21" w:name="_Hlk171066467"/>
      <w:r w:rsidRPr="007651CB">
        <w:rPr>
          <w:rFonts w:asciiTheme="majorHAnsi" w:hAnsiTheme="majorHAnsi" w:cstheme="majorHAnsi"/>
        </w:rPr>
        <w:t>V primeru neustrezne ali/in manjkajoče dokumentacije, kupec ne bo prevzel blaga in prav tako ni odgovoren za posledično zamudo prodajalca pri izročitvi blaga.</w:t>
      </w:r>
    </w:p>
    <w:bookmarkEnd w:id="21"/>
    <w:p w14:paraId="2B29CB0C" w14:textId="77777777" w:rsidR="0051534B" w:rsidRPr="007651CB" w:rsidRDefault="0051534B" w:rsidP="0051534B">
      <w:pPr>
        <w:rPr>
          <w:rFonts w:cs="Arial"/>
        </w:rPr>
      </w:pPr>
    </w:p>
    <w:p w14:paraId="7D5F510A"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59CB5A3F" w14:textId="6D342CAE" w:rsidR="008D7FF9" w:rsidRPr="007651CB" w:rsidRDefault="008D7FF9" w:rsidP="008D7FF9">
      <w:pPr>
        <w:rPr>
          <w:rFonts w:cs="Arial"/>
          <w:color w:val="000000"/>
        </w:rPr>
      </w:pPr>
      <w:r w:rsidRPr="007651CB">
        <w:rPr>
          <w:rFonts w:cs="Arial"/>
          <w:color w:val="000000"/>
        </w:rPr>
        <w:t xml:space="preserve">Pogodbeni stranki sta sporazumni, da gre v primeru, če </w:t>
      </w:r>
      <w:r w:rsidR="007B0DCD">
        <w:rPr>
          <w:rFonts w:cs="Arial"/>
          <w:color w:val="000000"/>
        </w:rPr>
        <w:t>prodajalec</w:t>
      </w:r>
      <w:r w:rsidRPr="007651CB">
        <w:rPr>
          <w:rFonts w:cs="Arial"/>
          <w:color w:val="000000"/>
        </w:rPr>
        <w:t xml:space="preserve"> dobavi blago s kakovostjo, ki ne ustreza dogovorjeni kakovosti iz 13. in 14. člena te pogodbe, za bistveno kršitev pogodbe. </w:t>
      </w:r>
    </w:p>
    <w:p w14:paraId="0D1F11CB" w14:textId="77777777" w:rsidR="008D7FF9" w:rsidRPr="007651CB" w:rsidRDefault="008D7FF9" w:rsidP="008D7FF9">
      <w:pPr>
        <w:rPr>
          <w:rFonts w:cs="Arial"/>
          <w:color w:val="000000"/>
        </w:rPr>
      </w:pPr>
    </w:p>
    <w:p w14:paraId="094EEC32" w14:textId="67C7209F" w:rsidR="008D7FF9" w:rsidRPr="007651CB" w:rsidRDefault="008D7FF9" w:rsidP="008D7FF9">
      <w:pPr>
        <w:rPr>
          <w:rFonts w:cs="Arial"/>
          <w:color w:val="000000"/>
        </w:rPr>
      </w:pPr>
      <w:r w:rsidRPr="007651CB">
        <w:rPr>
          <w:rFonts w:cs="Arial"/>
          <w:color w:val="000000"/>
        </w:rPr>
        <w:t xml:space="preserve">V takšnem primeru ima </w:t>
      </w:r>
      <w:r w:rsidR="00C81D2D">
        <w:rPr>
          <w:rFonts w:cs="Arial"/>
          <w:color w:val="000000"/>
        </w:rPr>
        <w:t>kupec</w:t>
      </w:r>
      <w:r w:rsidRPr="007651CB">
        <w:rPr>
          <w:rFonts w:cs="Arial"/>
          <w:color w:val="000000"/>
        </w:rPr>
        <w:t xml:space="preserve"> pravico:</w:t>
      </w:r>
    </w:p>
    <w:p w14:paraId="33C7ECF7" w14:textId="06E9AD5D" w:rsidR="008D7FF9" w:rsidRPr="007651CB" w:rsidRDefault="008D7FF9" w:rsidP="008D7FF9">
      <w:pPr>
        <w:pStyle w:val="Odstavekseznama"/>
        <w:numPr>
          <w:ilvl w:val="0"/>
          <w:numId w:val="36"/>
        </w:numPr>
        <w:spacing w:line="240" w:lineRule="auto"/>
        <w:rPr>
          <w:rFonts w:asciiTheme="minorHAnsi" w:hAnsiTheme="minorHAnsi" w:cstheme="minorHAnsi"/>
          <w:color w:val="000000"/>
        </w:rPr>
      </w:pPr>
      <w:bookmarkStart w:id="22" w:name="_Hlk170291912"/>
      <w:r w:rsidRPr="007651CB">
        <w:rPr>
          <w:rFonts w:asciiTheme="majorHAnsi" w:hAnsiTheme="majorHAnsi" w:cstheme="majorHAnsi"/>
        </w:rPr>
        <w:t>zavrniti neustrezno blago</w:t>
      </w:r>
      <w:r w:rsidRPr="007651CB">
        <w:rPr>
          <w:rFonts w:asciiTheme="majorHAnsi" w:hAnsiTheme="majorHAnsi" w:cstheme="majorHAnsi"/>
          <w:color w:val="000000"/>
        </w:rPr>
        <w:t xml:space="preserve"> in zahtevati od </w:t>
      </w:r>
      <w:r w:rsidR="00577103" w:rsidRPr="007651CB">
        <w:rPr>
          <w:rFonts w:asciiTheme="majorHAnsi" w:hAnsiTheme="majorHAnsi" w:cstheme="majorHAnsi"/>
          <w:color w:val="000000"/>
        </w:rPr>
        <w:t>prodajalca</w:t>
      </w:r>
      <w:r w:rsidRPr="007651CB">
        <w:rPr>
          <w:rFonts w:asciiTheme="majorHAnsi" w:hAnsiTheme="majorHAnsi" w:cstheme="majorHAnsi"/>
          <w:color w:val="000000"/>
        </w:rPr>
        <w:t xml:space="preserve">, da </w:t>
      </w:r>
      <w:r w:rsidRPr="007651CB">
        <w:rPr>
          <w:rFonts w:asciiTheme="majorHAnsi" w:hAnsiTheme="majorHAnsi" w:cstheme="majorHAnsi"/>
        </w:rPr>
        <w:t>v roku, ki ga določi kupec,</w:t>
      </w:r>
      <w:r w:rsidRPr="007651CB">
        <w:rPr>
          <w:rFonts w:asciiTheme="minorHAnsi" w:hAnsiTheme="minorHAnsi" w:cstheme="minorHAnsi"/>
        </w:rPr>
        <w:t xml:space="preserve"> odpelje neustrezno blago na svoje stroške ter po svoji izbiri bodisi prodajalcu določi dodaten rok za izpolnitev pogodbenih obveznosti bodisi prodajalcu določi dodaten rok za izpolnitev pogodbenih obveznosti pred odstopom od pogodbe;</w:t>
      </w:r>
      <w:bookmarkEnd w:id="22"/>
    </w:p>
    <w:p w14:paraId="17DA9F6B" w14:textId="276F1F4D" w:rsidR="008D7FF9" w:rsidRPr="007651CB" w:rsidRDefault="008D7FF9" w:rsidP="008D7FF9">
      <w:pPr>
        <w:pStyle w:val="Odstavekseznama"/>
        <w:numPr>
          <w:ilvl w:val="0"/>
          <w:numId w:val="36"/>
        </w:numPr>
        <w:spacing w:line="240" w:lineRule="auto"/>
        <w:rPr>
          <w:rFonts w:ascii="Arial" w:hAnsi="Arial" w:cs="Arial"/>
          <w:color w:val="000000"/>
        </w:rPr>
      </w:pPr>
      <w:r w:rsidRPr="007651CB">
        <w:rPr>
          <w:rFonts w:ascii="Arial" w:hAnsi="Arial" w:cs="Arial"/>
          <w:color w:val="000000"/>
        </w:rPr>
        <w:t>unovčiti finančno zavarovanje iz 20. člena te pogodbe;</w:t>
      </w:r>
    </w:p>
    <w:p w14:paraId="39227DA0" w14:textId="77777777" w:rsidR="008D7FF9" w:rsidRPr="007651CB" w:rsidRDefault="008D7FF9" w:rsidP="008D7FF9">
      <w:pPr>
        <w:pStyle w:val="Odstavekseznama"/>
        <w:numPr>
          <w:ilvl w:val="0"/>
          <w:numId w:val="36"/>
        </w:numPr>
        <w:spacing w:line="240" w:lineRule="auto"/>
        <w:rPr>
          <w:rFonts w:ascii="Arial" w:hAnsi="Arial" w:cs="Arial"/>
          <w:color w:val="000000"/>
        </w:rPr>
      </w:pPr>
      <w:r w:rsidRPr="007651CB">
        <w:rPr>
          <w:rFonts w:ascii="Arial" w:hAnsi="Arial" w:cs="Arial"/>
          <w:color w:val="000000"/>
        </w:rPr>
        <w:t>odstopiti od pogodbe in kupiti istovrstno blago enakih količin na osnovi kritnega nakupa;</w:t>
      </w:r>
    </w:p>
    <w:p w14:paraId="7B3A2DFA" w14:textId="1F876FAD" w:rsidR="008D7FF9" w:rsidRPr="007651CB" w:rsidRDefault="008D7FF9" w:rsidP="008D7FF9">
      <w:pPr>
        <w:pStyle w:val="Odstavekseznama"/>
        <w:numPr>
          <w:ilvl w:val="0"/>
          <w:numId w:val="36"/>
        </w:numPr>
        <w:spacing w:line="240" w:lineRule="auto"/>
        <w:rPr>
          <w:rFonts w:ascii="Arial" w:hAnsi="Arial" w:cs="Arial"/>
          <w:color w:val="000000"/>
        </w:rPr>
      </w:pPr>
      <w:r w:rsidRPr="007651CB">
        <w:rPr>
          <w:rFonts w:ascii="Arial" w:hAnsi="Arial" w:cs="Arial"/>
          <w:color w:val="000000"/>
        </w:rPr>
        <w:t xml:space="preserve">zahtevati povračilo škode, povzročene s kršitvijo obveznosti </w:t>
      </w:r>
      <w:r w:rsidR="00C81D2D">
        <w:rPr>
          <w:rFonts w:ascii="Arial" w:hAnsi="Arial" w:cs="Arial"/>
          <w:color w:val="000000"/>
        </w:rPr>
        <w:t>prodajalca</w:t>
      </w:r>
      <w:r w:rsidRPr="007651CB">
        <w:rPr>
          <w:rFonts w:ascii="Arial" w:hAnsi="Arial" w:cs="Arial"/>
          <w:color w:val="000000"/>
        </w:rPr>
        <w:t xml:space="preserve"> po tej pogodbi.</w:t>
      </w:r>
    </w:p>
    <w:p w14:paraId="0202BB46" w14:textId="77777777" w:rsidR="008D7FF9" w:rsidRPr="007651CB" w:rsidRDefault="008D7FF9" w:rsidP="008D7FF9">
      <w:pPr>
        <w:rPr>
          <w:rFonts w:cs="Arial"/>
          <w:color w:val="000000"/>
        </w:rPr>
      </w:pPr>
    </w:p>
    <w:p w14:paraId="3DD70BD3" w14:textId="04C726C9" w:rsidR="008D7FF9" w:rsidRPr="007651CB" w:rsidRDefault="008D7FF9" w:rsidP="008D7FF9">
      <w:pPr>
        <w:rPr>
          <w:rFonts w:cs="Arial"/>
          <w:color w:val="000000"/>
        </w:rPr>
      </w:pPr>
      <w:r w:rsidRPr="007651CB">
        <w:rPr>
          <w:rFonts w:cs="Arial"/>
          <w:color w:val="000000"/>
        </w:rPr>
        <w:t xml:space="preserve">Uresničena upravičenja iz prejšnjega odstavka ne smejo presegati dejanske škode </w:t>
      </w:r>
      <w:r w:rsidR="00C81D2D">
        <w:rPr>
          <w:rFonts w:cs="Arial"/>
          <w:color w:val="000000"/>
        </w:rPr>
        <w:t>kupca</w:t>
      </w:r>
      <w:r w:rsidRPr="007651CB">
        <w:rPr>
          <w:rFonts w:cs="Arial"/>
          <w:color w:val="000000"/>
        </w:rPr>
        <w:t>.</w:t>
      </w:r>
    </w:p>
    <w:p w14:paraId="32B666B8" w14:textId="77777777" w:rsidR="008D7FF9" w:rsidRPr="007651CB" w:rsidRDefault="008D7FF9" w:rsidP="0051534B"/>
    <w:p w14:paraId="25F5A6ED" w14:textId="0DCF2D2F" w:rsidR="0051534B" w:rsidRDefault="0051534B" w:rsidP="00EC3A96">
      <w:pPr>
        <w:rPr>
          <w:color w:val="000000" w:themeColor="text1"/>
        </w:rPr>
      </w:pPr>
      <w:bookmarkStart w:id="23" w:name="_Hlk170291944"/>
      <w:r w:rsidRPr="007651CB">
        <w:t xml:space="preserve">Dodatni rok, določen skladno s </w:t>
      </w:r>
      <w:r w:rsidR="008D7FF9" w:rsidRPr="007651CB">
        <w:t>prvo alineo 1.</w:t>
      </w:r>
      <w:r w:rsidRPr="007651CB">
        <w:t xml:space="preserve"> odstavk</w:t>
      </w:r>
      <w:r w:rsidR="008D7FF9" w:rsidRPr="007651CB">
        <w:t>a</w:t>
      </w:r>
      <w:r w:rsidRPr="007651CB">
        <w:t xml:space="preserve"> tega člena, ne šteje za podaljšanje </w:t>
      </w:r>
      <w:r w:rsidRPr="007651CB">
        <w:rPr>
          <w:color w:val="000000" w:themeColor="text1"/>
        </w:rPr>
        <w:t>pogodbenega roka iz 11</w:t>
      </w:r>
      <w:r w:rsidRPr="007651CB">
        <w:rPr>
          <w:rFonts w:asciiTheme="majorHAnsi" w:hAnsiTheme="majorHAnsi" w:cstheme="majorHAnsi"/>
          <w:color w:val="000000" w:themeColor="text1"/>
        </w:rPr>
        <w:t>. člena</w:t>
      </w:r>
      <w:r w:rsidRPr="007651CB">
        <w:rPr>
          <w:color w:val="000000" w:themeColor="text1"/>
        </w:rPr>
        <w:t xml:space="preserve"> te pogodbe. </w:t>
      </w:r>
    </w:p>
    <w:p w14:paraId="60051AD8" w14:textId="24BB480D" w:rsidR="007B0DCD" w:rsidRDefault="007B0DCD" w:rsidP="00EC3A96">
      <w:pPr>
        <w:rPr>
          <w:rFonts w:cs="Arial"/>
          <w:color w:val="000000" w:themeColor="text1"/>
        </w:rPr>
      </w:pPr>
    </w:p>
    <w:p w14:paraId="101A0B35" w14:textId="6448D78C" w:rsidR="007B0DCD" w:rsidRPr="004761E9" w:rsidRDefault="00A673FA" w:rsidP="00667131">
      <w:pPr>
        <w:shd w:val="clear" w:color="auto" w:fill="FFFFFF" w:themeFill="background1"/>
      </w:pPr>
      <w:bookmarkStart w:id="24" w:name="_Hlk171506459"/>
      <w:r w:rsidRPr="00667131">
        <w:lastRenderedPageBreak/>
        <w:t>Prodajalec dobav</w:t>
      </w:r>
      <w:r w:rsidR="009B09B0" w:rsidRPr="00667131">
        <w:t>lja gorivo</w:t>
      </w:r>
      <w:r w:rsidRPr="00667131">
        <w:t xml:space="preserve"> količino do zapolnitve rezervoarja, zaradi česar sta p</w:t>
      </w:r>
      <w:r w:rsidR="007B0DCD" w:rsidRPr="00667131">
        <w:t xml:space="preserve">ogodbeni stranki izrecno soglasni, da je dopusten prevzem blaga tudi v primeru, če prodajalec dobavi pogodbeno dogovorjeno količino iz </w:t>
      </w:r>
      <w:r w:rsidR="00306DD7">
        <w:t>3</w:t>
      </w:r>
      <w:r w:rsidR="007B0DCD" w:rsidRPr="00667131">
        <w:t>. člena te pogodbe v odstopu do 1 % v minus.</w:t>
      </w:r>
      <w:bookmarkEnd w:id="24"/>
      <w:r w:rsidR="007B0DCD" w:rsidRPr="004761E9">
        <w:t xml:space="preserve"> </w:t>
      </w:r>
    </w:p>
    <w:p w14:paraId="522CB171" w14:textId="77777777" w:rsidR="007B0DCD" w:rsidRPr="004761E9" w:rsidRDefault="007B0DCD" w:rsidP="00667131">
      <w:pPr>
        <w:shd w:val="clear" w:color="auto" w:fill="FFFFFF" w:themeFill="background1"/>
      </w:pPr>
    </w:p>
    <w:p w14:paraId="17A016F1" w14:textId="5B86D20E" w:rsidR="007B0DCD" w:rsidRDefault="009B09B0" w:rsidP="007B0DCD">
      <w:pPr>
        <w:pStyle w:val="Telobesedila23"/>
        <w:rPr>
          <w:b w:val="0"/>
        </w:rPr>
      </w:pPr>
      <w:bookmarkStart w:id="25" w:name="_Hlk172023251"/>
      <w:r>
        <w:rPr>
          <w:b w:val="0"/>
        </w:rPr>
        <w:t>Obračun se izvede po dejansko dobavljenih količinah.</w:t>
      </w:r>
    </w:p>
    <w:p w14:paraId="28801B97" w14:textId="77777777" w:rsidR="0051534B" w:rsidRPr="007651CB" w:rsidRDefault="0051534B" w:rsidP="00EC3A96">
      <w:pPr>
        <w:keepNext/>
        <w:spacing w:before="240" w:after="60"/>
        <w:outlineLvl w:val="0"/>
        <w:rPr>
          <w:b/>
          <w:bCs/>
          <w:kern w:val="32"/>
        </w:rPr>
      </w:pPr>
      <w:bookmarkStart w:id="26" w:name="_Toc75370448"/>
      <w:bookmarkStart w:id="27" w:name="_Toc103285354"/>
      <w:bookmarkStart w:id="28" w:name="_Toc172536640"/>
      <w:bookmarkEnd w:id="23"/>
      <w:bookmarkEnd w:id="25"/>
      <w:r w:rsidRPr="007651CB">
        <w:rPr>
          <w:b/>
          <w:bCs/>
          <w:kern w:val="32"/>
        </w:rPr>
        <w:t>POGODBENA VREDNOST, CENE IN PLAČILNI POGOJI</w:t>
      </w:r>
      <w:bookmarkEnd w:id="26"/>
      <w:bookmarkEnd w:id="27"/>
      <w:bookmarkEnd w:id="28"/>
    </w:p>
    <w:p w14:paraId="406BC62E"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32A7F3C7" w14:textId="05CE3EAA" w:rsidR="00CF73D7" w:rsidRDefault="00CF73D7" w:rsidP="00CF73D7">
      <w:pPr>
        <w:rPr>
          <w:rFonts w:cs="Arial"/>
        </w:rPr>
      </w:pPr>
      <w:r w:rsidRPr="008C4A96">
        <w:rPr>
          <w:rFonts w:cs="Arial"/>
        </w:rPr>
        <w:t xml:space="preserve">Cena blaga, ki ga dobavi </w:t>
      </w:r>
      <w:r w:rsidR="007B0DCD">
        <w:rPr>
          <w:rFonts w:cs="Arial"/>
        </w:rPr>
        <w:t>prodajalec</w:t>
      </w:r>
      <w:r w:rsidRPr="008C4A96">
        <w:rPr>
          <w:rFonts w:cs="Arial"/>
        </w:rPr>
        <w:t xml:space="preserve">, je </w:t>
      </w:r>
      <w:r w:rsidRPr="008C4A96">
        <w:rPr>
          <w:rFonts w:cs="Arial"/>
          <w:u w:val="single"/>
        </w:rPr>
        <w:tab/>
      </w:r>
      <w:r w:rsidRPr="008C4A96">
        <w:rPr>
          <w:rFonts w:cs="Arial"/>
          <w:u w:val="single"/>
        </w:rPr>
        <w:tab/>
      </w:r>
      <w:r w:rsidRPr="008C4A96">
        <w:rPr>
          <w:rFonts w:cs="Arial"/>
        </w:rPr>
        <w:t xml:space="preserve"> EUR na liter pri 15</w:t>
      </w:r>
      <w:bookmarkStart w:id="29" w:name="_Hlk129269005"/>
      <w:r w:rsidRPr="008C4A96">
        <w:sym w:font="Symbol" w:char="F0B0"/>
      </w:r>
      <w:bookmarkEnd w:id="29"/>
      <w:r w:rsidRPr="008C4A96">
        <w:rPr>
          <w:rFonts w:cs="Arial"/>
        </w:rPr>
        <w:t xml:space="preserve"> C </w:t>
      </w:r>
      <w:r w:rsidR="00D679DE">
        <w:rPr>
          <w:rFonts w:cs="Arial"/>
        </w:rPr>
        <w:t xml:space="preserve">vključno </w:t>
      </w:r>
      <w:r w:rsidR="00D679DE" w:rsidRPr="009B2C37">
        <w:rPr>
          <w:rFonts w:cs="Arial"/>
        </w:rPr>
        <w:t>z nadomestilom za oblikovanje varnostnih zalog</w:t>
      </w:r>
      <w:r w:rsidR="00D679DE">
        <w:rPr>
          <w:rFonts w:cs="Arial"/>
        </w:rPr>
        <w:t>,</w:t>
      </w:r>
      <w:r w:rsidR="00D679DE" w:rsidRPr="009B2C37">
        <w:rPr>
          <w:rFonts w:cs="Arial"/>
        </w:rPr>
        <w:t xml:space="preserve"> ter brez</w:t>
      </w:r>
      <w:r w:rsidR="00D679DE" w:rsidRPr="00FA328D">
        <w:rPr>
          <w:rFonts w:cs="Arial"/>
        </w:rPr>
        <w:t xml:space="preserve"> takse CO</w:t>
      </w:r>
      <w:r w:rsidR="00D679DE" w:rsidRPr="00FA328D">
        <w:rPr>
          <w:rFonts w:cs="Arial"/>
          <w:vertAlign w:val="subscript"/>
        </w:rPr>
        <w:t>2</w:t>
      </w:r>
      <w:r w:rsidR="00D679DE" w:rsidRPr="00FA328D">
        <w:rPr>
          <w:rFonts w:cs="Arial"/>
        </w:rPr>
        <w:t>, dodatka za zagotavljanje prihrankov</w:t>
      </w:r>
      <w:r w:rsidR="00D679DE">
        <w:rPr>
          <w:rFonts w:cs="Arial"/>
        </w:rPr>
        <w:t xml:space="preserve"> energije</w:t>
      </w:r>
      <w:r w:rsidR="00D679DE" w:rsidRPr="00FA328D">
        <w:rPr>
          <w:rFonts w:cs="Arial"/>
        </w:rPr>
        <w:t>, prispevka PZPPE, trošarine</w:t>
      </w:r>
      <w:r w:rsidR="00D679DE">
        <w:rPr>
          <w:rFonts w:cs="Arial"/>
        </w:rPr>
        <w:t>,</w:t>
      </w:r>
      <w:r w:rsidR="00D679DE" w:rsidRPr="00FA328D">
        <w:rPr>
          <w:rFonts w:cs="Arial"/>
        </w:rPr>
        <w:t xml:space="preserve"> DDV</w:t>
      </w:r>
      <w:r w:rsidR="00EC3A96" w:rsidRPr="008C4A96">
        <w:rPr>
          <w:rFonts w:cs="Arial"/>
        </w:rPr>
        <w:t xml:space="preserve"> in vseh drugih</w:t>
      </w:r>
      <w:r w:rsidR="00EC3A96" w:rsidRPr="007651CB">
        <w:rPr>
          <w:rFonts w:cs="Arial"/>
        </w:rPr>
        <w:t xml:space="preserve"> pripadajočih dajatev, ki se dodajo ceni blaga</w:t>
      </w:r>
      <w:r w:rsidR="00F40403">
        <w:rPr>
          <w:rFonts w:cs="Arial"/>
        </w:rPr>
        <w:t>.</w:t>
      </w:r>
    </w:p>
    <w:p w14:paraId="41AF0A1C" w14:textId="77777777" w:rsidR="00EC3A96" w:rsidRPr="00F40403" w:rsidRDefault="00EC3A96" w:rsidP="00F40403">
      <w:pPr>
        <w:rPr>
          <w:rFonts w:cs="Arial"/>
        </w:rPr>
      </w:pPr>
    </w:p>
    <w:p w14:paraId="43E6EBC7" w14:textId="2F9BC480" w:rsidR="00F40403" w:rsidRPr="00115F21" w:rsidRDefault="00116A78" w:rsidP="00F40403">
      <w:pPr>
        <w:rPr>
          <w:rFonts w:cs="Arial"/>
          <w:i/>
          <w:color w:val="BFBFBF" w:themeColor="background1" w:themeShade="BF"/>
          <w:sz w:val="18"/>
          <w:szCs w:val="18"/>
        </w:rPr>
      </w:pPr>
      <w:r>
        <w:rPr>
          <w:rFonts w:cs="Arial"/>
        </w:rPr>
        <w:t xml:space="preserve">Pogodbena vrednost dobave blaga </w:t>
      </w:r>
      <w:r w:rsidR="00CF73D7" w:rsidRPr="007651CB">
        <w:rPr>
          <w:rFonts w:cs="Arial"/>
        </w:rPr>
        <w:t xml:space="preserve">znaša </w:t>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rPr>
        <w:t xml:space="preserve"> </w:t>
      </w:r>
      <w:r w:rsidR="00D679DE">
        <w:rPr>
          <w:rFonts w:cs="Arial"/>
        </w:rPr>
        <w:t xml:space="preserve">EUR </w:t>
      </w:r>
      <w:r w:rsidR="00CF73D7" w:rsidRPr="007651CB">
        <w:rPr>
          <w:rFonts w:cs="Arial"/>
        </w:rPr>
        <w:t xml:space="preserve">(cena EUR/l × količina) </w:t>
      </w:r>
      <w:r w:rsidR="00D679DE">
        <w:rPr>
          <w:rFonts w:cs="Arial"/>
        </w:rPr>
        <w:t xml:space="preserve">vključno </w:t>
      </w:r>
      <w:r w:rsidR="00D679DE" w:rsidRPr="009B2C37">
        <w:rPr>
          <w:rFonts w:cs="Arial"/>
        </w:rPr>
        <w:t>z nadomestilom za oblikovanje varnostnih zalog</w:t>
      </w:r>
      <w:r w:rsidR="00D679DE">
        <w:rPr>
          <w:rFonts w:cs="Arial"/>
        </w:rPr>
        <w:t>,</w:t>
      </w:r>
      <w:r w:rsidR="00D679DE" w:rsidRPr="009B2C37">
        <w:rPr>
          <w:rFonts w:cs="Arial"/>
        </w:rPr>
        <w:t xml:space="preserve"> ter brez</w:t>
      </w:r>
      <w:r w:rsidR="00D679DE" w:rsidRPr="00FA328D">
        <w:rPr>
          <w:rFonts w:cs="Arial"/>
        </w:rPr>
        <w:t xml:space="preserve"> takse CO</w:t>
      </w:r>
      <w:r w:rsidR="00D679DE" w:rsidRPr="00FA328D">
        <w:rPr>
          <w:rFonts w:cs="Arial"/>
          <w:vertAlign w:val="subscript"/>
        </w:rPr>
        <w:t>2</w:t>
      </w:r>
      <w:r w:rsidR="00D679DE" w:rsidRPr="00FA328D">
        <w:rPr>
          <w:rFonts w:cs="Arial"/>
        </w:rPr>
        <w:t>, dodatka za zagotavljanje prihrankov</w:t>
      </w:r>
      <w:r w:rsidR="00D679DE">
        <w:rPr>
          <w:rFonts w:cs="Arial"/>
        </w:rPr>
        <w:t xml:space="preserve"> energije</w:t>
      </w:r>
      <w:r w:rsidR="00D679DE" w:rsidRPr="00FA328D">
        <w:rPr>
          <w:rFonts w:cs="Arial"/>
        </w:rPr>
        <w:t>, prispevka PZPPE, trošarine</w:t>
      </w:r>
      <w:r w:rsidR="00D679DE">
        <w:rPr>
          <w:rFonts w:cs="Arial"/>
        </w:rPr>
        <w:t>,</w:t>
      </w:r>
      <w:r w:rsidR="00D679DE" w:rsidRPr="00FA328D">
        <w:rPr>
          <w:rFonts w:cs="Arial"/>
        </w:rPr>
        <w:t xml:space="preserve"> DDV</w:t>
      </w:r>
      <w:r w:rsidR="00D679DE" w:rsidRPr="008C4A96">
        <w:rPr>
          <w:rFonts w:cs="Arial"/>
        </w:rPr>
        <w:t xml:space="preserve"> in vseh drugih</w:t>
      </w:r>
      <w:r w:rsidR="00D679DE" w:rsidRPr="007651CB">
        <w:rPr>
          <w:rFonts w:cs="Arial"/>
        </w:rPr>
        <w:t xml:space="preserve"> pripadajočih dajatev, ki se dodajo ceni blaga</w:t>
      </w:r>
      <w:r w:rsidR="00CF73D7" w:rsidRPr="007651CB">
        <w:rPr>
          <w:rFonts w:cs="Arial"/>
        </w:rPr>
        <w:t xml:space="preserve">. </w:t>
      </w:r>
      <w:r w:rsidR="00F40403" w:rsidRPr="00115F21">
        <w:rPr>
          <w:rFonts w:cs="Arial"/>
          <w:i/>
          <w:color w:val="BFBFBF" w:themeColor="background1" w:themeShade="BF"/>
          <w:sz w:val="18"/>
          <w:szCs w:val="18"/>
        </w:rPr>
        <w:t>(pri sklepanju pogodbe se prilagodi)</w:t>
      </w:r>
    </w:p>
    <w:p w14:paraId="3AB88971" w14:textId="2B5D74D4" w:rsidR="00E354B2" w:rsidRDefault="00E354B2" w:rsidP="00E354B2">
      <w:pPr>
        <w:pStyle w:val="Telobesedila3"/>
        <w:spacing w:after="0"/>
        <w:rPr>
          <w:sz w:val="22"/>
          <w:szCs w:val="22"/>
        </w:rPr>
      </w:pPr>
    </w:p>
    <w:p w14:paraId="6E45FC01" w14:textId="36BC36B0" w:rsidR="00EC3A96" w:rsidRPr="008C4A96" w:rsidRDefault="00EC3A96" w:rsidP="00EC3A96">
      <w:pPr>
        <w:tabs>
          <w:tab w:val="num" w:pos="0"/>
          <w:tab w:val="left" w:pos="910"/>
        </w:tabs>
        <w:rPr>
          <w:rFonts w:cs="Arial"/>
        </w:rPr>
      </w:pPr>
      <w:bookmarkStart w:id="30" w:name="_Hlk172023478"/>
      <w:r w:rsidRPr="008C4A96">
        <w:rPr>
          <w:rFonts w:cs="Arial"/>
        </w:rPr>
        <w:t>Vsi morebitni prispevki in dajatve se zaračunajo naknadno.</w:t>
      </w:r>
      <w:bookmarkEnd w:id="30"/>
    </w:p>
    <w:p w14:paraId="6D8AC1E5" w14:textId="77777777" w:rsidR="00EC3A96" w:rsidRPr="008C4A96" w:rsidRDefault="00EC3A96" w:rsidP="00EC3A96">
      <w:pPr>
        <w:tabs>
          <w:tab w:val="num" w:pos="0"/>
          <w:tab w:val="left" w:pos="910"/>
        </w:tabs>
        <w:rPr>
          <w:rFonts w:cs="Arial"/>
        </w:rPr>
      </w:pPr>
    </w:p>
    <w:p w14:paraId="053B2373" w14:textId="771E1973" w:rsidR="0051534B" w:rsidRDefault="004066CE" w:rsidP="0051534B">
      <w:bookmarkStart w:id="31" w:name="_Hlk128575149"/>
      <w:bookmarkStart w:id="32" w:name="_Hlk172023652"/>
      <w:r w:rsidRPr="008C4A96">
        <w:t xml:space="preserve">Vse cene so </w:t>
      </w:r>
      <w:r w:rsidR="0051534B" w:rsidRPr="008C4A96">
        <w:t>izražene v EUR in so fiksne za celotno trajanje pogodbe ter vključujejo vse neposredne in posredne stroške (</w:t>
      </w:r>
      <w:r w:rsidR="00CF73D7" w:rsidRPr="008C4A96">
        <w:rPr>
          <w:rFonts w:cs="Arial"/>
          <w:bCs/>
        </w:rPr>
        <w:t>stroške prevzema in dobave blaga, špediterske, prevozne, carinske ter vse morebitne druge stroške</w:t>
      </w:r>
      <w:r w:rsidR="0051534B" w:rsidRPr="008C4A96">
        <w:t>, vezane na kakovostno in pravočasno izvedbo naročila, vključno s popusti in rabati) do prevzema blaga v dogovorjeno skladišče/-a kupca, na pariteti DDP (</w:t>
      </w:r>
      <w:proofErr w:type="spellStart"/>
      <w:r w:rsidR="0051534B" w:rsidRPr="008C4A96">
        <w:t>Incoterms</w:t>
      </w:r>
      <w:proofErr w:type="spellEnd"/>
      <w:r w:rsidR="0051534B" w:rsidRPr="008C4A96">
        <w:t xml:space="preserve"> 2020)</w:t>
      </w:r>
      <w:bookmarkEnd w:id="31"/>
      <w:r w:rsidR="0021474E">
        <w:t>, razen stroškov razkladanja blaga v skladišču</w:t>
      </w:r>
      <w:r w:rsidR="0051534B" w:rsidRPr="008C4A96">
        <w:t>.</w:t>
      </w:r>
    </w:p>
    <w:bookmarkEnd w:id="32"/>
    <w:p w14:paraId="6BF2EAF9" w14:textId="612D5295" w:rsidR="00116A78" w:rsidRDefault="00116A78" w:rsidP="0051534B"/>
    <w:p w14:paraId="342E92B5" w14:textId="700A21D4" w:rsidR="00116A78" w:rsidRPr="0051534B" w:rsidRDefault="00116A78" w:rsidP="00116A78">
      <w:pPr>
        <w:rPr>
          <w:rFonts w:asciiTheme="minorHAnsi" w:hAnsiTheme="minorHAnsi" w:cstheme="minorBidi"/>
        </w:rPr>
      </w:pPr>
      <w:bookmarkStart w:id="33" w:name="_Hlk172023787"/>
      <w:r>
        <w:rPr>
          <w:rFonts w:asciiTheme="minorHAnsi" w:hAnsiTheme="minorHAnsi" w:cstheme="minorBidi"/>
        </w:rPr>
        <w:t>S</w:t>
      </w:r>
      <w:r w:rsidRPr="797DB3EE">
        <w:rPr>
          <w:rFonts w:asciiTheme="minorHAnsi" w:hAnsiTheme="minorHAnsi" w:cstheme="minorBidi"/>
        </w:rPr>
        <w:t>prememb</w:t>
      </w:r>
      <w:r>
        <w:rPr>
          <w:rFonts w:asciiTheme="minorHAnsi" w:hAnsiTheme="minorHAnsi" w:cstheme="minorBidi"/>
        </w:rPr>
        <w:t>a</w:t>
      </w:r>
      <w:r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Pr>
          <w:rFonts w:asciiTheme="minorHAnsi" w:hAnsiTheme="minorHAnsi" w:cstheme="minorBidi"/>
        </w:rPr>
        <w:t>.</w:t>
      </w:r>
      <w:bookmarkEnd w:id="33"/>
    </w:p>
    <w:p w14:paraId="4242508C" w14:textId="77777777" w:rsidR="00AB4B9B" w:rsidRPr="007651CB" w:rsidRDefault="00AB4B9B" w:rsidP="00AB4B9B">
      <w:pPr>
        <w:tabs>
          <w:tab w:val="num" w:pos="0"/>
          <w:tab w:val="left" w:pos="910"/>
        </w:tabs>
        <w:rPr>
          <w:rFonts w:cs="Arial"/>
        </w:rPr>
      </w:pPr>
    </w:p>
    <w:p w14:paraId="4AE0D165"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7651CB">
        <w:rPr>
          <w:rFonts w:asciiTheme="minorHAnsi" w:eastAsia="Calibri" w:hAnsiTheme="minorHAnsi" w:cstheme="minorHAnsi"/>
          <w:b/>
          <w:lang w:eastAsia="en-US"/>
        </w:rPr>
        <w:t>člen</w:t>
      </w:r>
    </w:p>
    <w:p w14:paraId="588D2739" w14:textId="77777777" w:rsidR="00116A78" w:rsidRPr="00116A78" w:rsidRDefault="00116A78" w:rsidP="00116A78">
      <w:pPr>
        <w:rPr>
          <w:rFonts w:asciiTheme="majorHAnsi" w:hAnsiTheme="majorHAnsi" w:cstheme="majorBidi"/>
          <w:lang w:eastAsia="x-none"/>
        </w:rPr>
      </w:pPr>
      <w:r w:rsidRPr="00116A78">
        <w:rPr>
          <w:rFonts w:asciiTheme="majorHAnsi" w:hAnsiTheme="majorHAnsi" w:cstheme="majorBidi"/>
        </w:rPr>
        <w:t xml:space="preserve">Prodajalec </w:t>
      </w:r>
      <w:r w:rsidRPr="00116A78">
        <w:rPr>
          <w:rFonts w:asciiTheme="majorHAnsi" w:hAnsiTheme="majorHAnsi" w:cstheme="majorBidi"/>
          <w:color w:val="A6A6A6" w:themeColor="background1" w:themeShade="A6"/>
        </w:rPr>
        <w:t xml:space="preserve">in podizvajalec(-ci) </w:t>
      </w:r>
      <w:r w:rsidRPr="00116A78">
        <w:rPr>
          <w:rFonts w:asciiTheme="majorHAnsi" w:hAnsiTheme="majorHAnsi" w:cstheme="majorBidi"/>
        </w:rPr>
        <w:t>izstavi</w:t>
      </w:r>
      <w:r w:rsidRPr="00116A78">
        <w:rPr>
          <w:rFonts w:asciiTheme="majorHAnsi" w:hAnsiTheme="majorHAnsi" w:cstheme="majorBidi"/>
          <w:color w:val="A6A6A6" w:themeColor="background1" w:themeShade="A6"/>
        </w:rPr>
        <w:t xml:space="preserve">(jo) </w:t>
      </w:r>
      <w:r w:rsidRPr="00116A78">
        <w:rPr>
          <w:rFonts w:asciiTheme="majorHAnsi" w:hAnsiTheme="majorHAnsi" w:cstheme="majorBidi"/>
        </w:rPr>
        <w:t>račun</w:t>
      </w:r>
      <w:r w:rsidRPr="00116A78">
        <w:rPr>
          <w:rFonts w:asciiTheme="majorHAnsi" w:hAnsiTheme="majorHAnsi" w:cstheme="majorBidi"/>
          <w:color w:val="A6A6A6" w:themeColor="background1" w:themeShade="A6"/>
        </w:rPr>
        <w:t xml:space="preserve">(-e) </w:t>
      </w:r>
      <w:r w:rsidRPr="00116A78">
        <w:rPr>
          <w:rFonts w:asciiTheme="majorHAnsi" w:hAnsiTheme="majorHAnsi" w:cstheme="majorBidi"/>
        </w:rPr>
        <w:t>kupcu po izpolnitvi svojih obveznosti po tej pogodbi, in sicer v roku osem (8) dni. Račun</w:t>
      </w:r>
      <w:r w:rsidRPr="00116A78">
        <w:rPr>
          <w:rFonts w:asciiTheme="majorHAnsi" w:hAnsiTheme="majorHAnsi" w:cstheme="majorBidi"/>
          <w:color w:val="A6A6A6" w:themeColor="background1" w:themeShade="A6"/>
        </w:rPr>
        <w:t xml:space="preserve">(-i) </w:t>
      </w:r>
      <w:r w:rsidRPr="00116A78">
        <w:rPr>
          <w:rFonts w:asciiTheme="majorHAnsi" w:hAnsiTheme="majorHAnsi" w:cstheme="majorBidi"/>
        </w:rPr>
        <w:t>se mora</w:t>
      </w:r>
      <w:r w:rsidRPr="00116A78">
        <w:rPr>
          <w:rFonts w:asciiTheme="majorHAnsi" w:hAnsiTheme="majorHAnsi" w:cstheme="majorBidi"/>
          <w:color w:val="A6A6A6" w:themeColor="background1" w:themeShade="A6"/>
        </w:rPr>
        <w:t xml:space="preserve">(-jo) </w:t>
      </w:r>
      <w:r w:rsidRPr="00116A78">
        <w:rPr>
          <w:rFonts w:asciiTheme="majorHAnsi" w:hAnsiTheme="majorHAnsi" w:cstheme="majorBidi"/>
        </w:rPr>
        <w:t>sklicevati na številko te pogodbe. Obvezni prilogi računa sta zapisnik o prevzemu blaga, potrjen s strani kontrolne hiše kupca in dobavnica prodajalca. Na zahtevo kupca mora prodajalec brezplačno izdati več računov po posameznih stroškovnih mestih kupca, oziroma izdelati dodatno razčlenjen račun.</w:t>
      </w:r>
    </w:p>
    <w:p w14:paraId="3A2694B7" w14:textId="77777777" w:rsidR="00116A78" w:rsidRPr="00116A78" w:rsidRDefault="00116A78" w:rsidP="00116A78">
      <w:pPr>
        <w:pStyle w:val="Odstavekseznama"/>
        <w:ind w:left="360"/>
        <w:rPr>
          <w:rFonts w:asciiTheme="majorHAnsi" w:hAnsiTheme="majorHAnsi" w:cstheme="majorHAnsi"/>
          <w:lang w:eastAsia="x-none"/>
        </w:rPr>
      </w:pPr>
    </w:p>
    <w:p w14:paraId="7524169B" w14:textId="77777777" w:rsidR="00116A78" w:rsidRPr="00116A78" w:rsidRDefault="00116A78" w:rsidP="00116A78">
      <w:pPr>
        <w:rPr>
          <w:rFonts w:asciiTheme="majorHAnsi" w:hAnsiTheme="majorHAnsi" w:cstheme="majorHAnsi"/>
          <w:lang w:eastAsia="x-none"/>
        </w:rPr>
      </w:pPr>
      <w:bookmarkStart w:id="34" w:name="_Hlk172024388"/>
      <w:r w:rsidRPr="00116A78">
        <w:rPr>
          <w:rFonts w:asciiTheme="majorHAnsi" w:hAnsiTheme="majorHAnsi" w:cstheme="majorHAnsi"/>
          <w:lang w:eastAsia="x-none"/>
        </w:rPr>
        <w:t xml:space="preserve">V primeru, da račun ne bo pravilno izstavljen oz. ne bodo k računu priložene dogovorjene priloge, ga bo kupec zavrnil. </w:t>
      </w:r>
    </w:p>
    <w:p w14:paraId="04842841" w14:textId="77777777" w:rsidR="00116A78" w:rsidRPr="00116A78" w:rsidRDefault="00116A78" w:rsidP="00116A78">
      <w:pPr>
        <w:rPr>
          <w:rFonts w:asciiTheme="majorHAnsi" w:hAnsiTheme="majorHAnsi" w:cstheme="majorHAnsi"/>
          <w:lang w:eastAsia="x-none"/>
        </w:rPr>
      </w:pPr>
    </w:p>
    <w:p w14:paraId="5D090779" w14:textId="77777777" w:rsidR="00116A78" w:rsidRPr="0051534B" w:rsidRDefault="00116A78" w:rsidP="00116A78">
      <w:pPr>
        <w:rPr>
          <w:lang w:eastAsia="x-none"/>
        </w:rPr>
      </w:pPr>
      <w:r w:rsidRPr="00116A78">
        <w:rPr>
          <w:rFonts w:asciiTheme="majorHAnsi" w:hAnsiTheme="majorHAnsi" w:cstheme="majorHAnsi"/>
        </w:rPr>
        <w:t xml:space="preserve">Prodajalec </w:t>
      </w:r>
      <w:r w:rsidRPr="00116A78">
        <w:rPr>
          <w:rFonts w:asciiTheme="majorHAnsi" w:hAnsiTheme="majorHAnsi" w:cstheme="majorHAnsi"/>
          <w:color w:val="A6A6A6" w:themeColor="background1" w:themeShade="A6"/>
        </w:rPr>
        <w:t xml:space="preserve">in podizvajalec(-ci) </w:t>
      </w:r>
      <w:r w:rsidRPr="00116A78">
        <w:rPr>
          <w:rFonts w:asciiTheme="majorHAnsi" w:hAnsiTheme="majorHAnsi" w:cstheme="majorHAnsi"/>
        </w:rPr>
        <w:t>vse račune kupcu pošilja</w:t>
      </w:r>
      <w:r w:rsidRPr="00116A78">
        <w:rPr>
          <w:rFonts w:asciiTheme="majorHAnsi" w:hAnsiTheme="majorHAnsi" w:cstheme="majorHAnsi"/>
          <w:color w:val="A6A6A6" w:themeColor="background1" w:themeShade="A6"/>
        </w:rPr>
        <w:t xml:space="preserve">(-jo) </w:t>
      </w:r>
      <w:r w:rsidRPr="00116A78">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3E70A032" w14:textId="77777777" w:rsidR="00116A78" w:rsidRPr="00116A78" w:rsidRDefault="00116A78" w:rsidP="00116A78">
      <w:pPr>
        <w:rPr>
          <w:rFonts w:asciiTheme="majorHAnsi" w:hAnsiTheme="majorHAnsi" w:cstheme="majorHAnsi"/>
          <w:lang w:eastAsia="x-none"/>
        </w:rPr>
      </w:pPr>
    </w:p>
    <w:p w14:paraId="01BE85F2" w14:textId="77777777" w:rsidR="00116A78" w:rsidRPr="00116A78" w:rsidRDefault="00116A78" w:rsidP="00116A78">
      <w:pPr>
        <w:rPr>
          <w:rFonts w:asciiTheme="majorHAnsi" w:hAnsiTheme="majorHAnsi" w:cstheme="majorHAnsi"/>
          <w:lang w:eastAsia="x-none"/>
        </w:rPr>
      </w:pPr>
      <w:r w:rsidRPr="00116A78">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bookmarkEnd w:id="34"/>
    <w:p w14:paraId="052537FC" w14:textId="77777777" w:rsidR="00116A78" w:rsidRPr="00116A78" w:rsidRDefault="00116A78" w:rsidP="00D07010">
      <w:pPr>
        <w:pStyle w:val="Odstavekseznama"/>
        <w:ind w:left="360"/>
        <w:rPr>
          <w:rFonts w:asciiTheme="majorHAnsi" w:hAnsiTheme="majorHAnsi" w:cstheme="majorHAnsi"/>
          <w:lang w:eastAsia="x-none"/>
        </w:rPr>
      </w:pPr>
    </w:p>
    <w:p w14:paraId="7FE17252" w14:textId="77777777" w:rsidR="00116A78" w:rsidRPr="00D07010" w:rsidRDefault="00116A78" w:rsidP="00D07010">
      <w:pPr>
        <w:rPr>
          <w:rFonts w:asciiTheme="minorHAnsi" w:hAnsiTheme="minorHAnsi" w:cstheme="minorHAnsi"/>
          <w:color w:val="A6A6A6" w:themeColor="background1" w:themeShade="A6"/>
        </w:rPr>
      </w:pPr>
      <w:r w:rsidRPr="00D07010">
        <w:rPr>
          <w:rFonts w:asciiTheme="minorHAnsi" w:hAnsiTheme="minorHAnsi" w:cstheme="minorHAnsi"/>
        </w:rPr>
        <w:t xml:space="preserve">V primeru kakršnih koli odprtih postavk – terjatev kupca do prodajalca, si kupec pridržuje zneske plačil obveznosti do prodajalca po tej pogodbi pobotati. </w:t>
      </w:r>
      <w:r w:rsidRPr="00D07010">
        <w:rPr>
          <w:rFonts w:asciiTheme="minorHAnsi" w:hAnsiTheme="minorHAnsi" w:cstheme="minorHAnsi"/>
          <w:color w:val="A6A6A6" w:themeColor="background1" w:themeShade="A6"/>
        </w:rPr>
        <w:t>To določilo ne velja za podizvajalce.</w:t>
      </w:r>
    </w:p>
    <w:p w14:paraId="63E5DC12" w14:textId="77777777" w:rsidR="0051534B" w:rsidRPr="007651CB" w:rsidRDefault="0051534B" w:rsidP="0051534B">
      <w:pPr>
        <w:rPr>
          <w:rFonts w:asciiTheme="majorHAnsi" w:hAnsiTheme="majorHAnsi" w:cstheme="majorHAnsi"/>
          <w:lang w:eastAsia="x-none"/>
        </w:rPr>
      </w:pPr>
    </w:p>
    <w:p w14:paraId="7BFB6A73" w14:textId="77777777" w:rsidR="0051534B" w:rsidRPr="007651CB" w:rsidRDefault="0051534B" w:rsidP="0051534B">
      <w:pPr>
        <w:rPr>
          <w:rFonts w:asciiTheme="minorHAnsi" w:hAnsiTheme="minorHAnsi" w:cstheme="minorHAnsi"/>
        </w:rPr>
      </w:pPr>
      <w:bookmarkStart w:id="35" w:name="_Hlk172024595"/>
      <w:r w:rsidRPr="007651CB">
        <w:rPr>
          <w:rFonts w:asciiTheme="minorHAnsi" w:hAnsiTheme="minorHAnsi" w:cstheme="minorHAnsi"/>
        </w:rPr>
        <w:t>Kupec ne dovoljuje asignacij plačil, niti prenosa terjatev iz te pogodbe na tretje osebe.</w:t>
      </w:r>
    </w:p>
    <w:bookmarkEnd w:id="35"/>
    <w:p w14:paraId="772FC6E5" w14:textId="77777777" w:rsidR="0051534B" w:rsidRPr="007651CB" w:rsidRDefault="0051534B" w:rsidP="0051534B">
      <w:pPr>
        <w:rPr>
          <w:rFonts w:asciiTheme="majorHAnsi" w:hAnsiTheme="majorHAnsi" w:cstheme="majorHAnsi"/>
          <w:lang w:eastAsia="x-none"/>
        </w:rPr>
      </w:pPr>
    </w:p>
    <w:p w14:paraId="7EEE289D" w14:textId="77777777" w:rsidR="0051534B" w:rsidRPr="007651CB" w:rsidRDefault="0051534B" w:rsidP="0051534B">
      <w:pPr>
        <w:numPr>
          <w:ilvl w:val="0"/>
          <w:numId w:val="3"/>
        </w:numPr>
        <w:contextualSpacing/>
        <w:jc w:val="center"/>
        <w:rPr>
          <w:rFonts w:asciiTheme="minorHAnsi" w:eastAsia="Calibri" w:hAnsiTheme="minorHAnsi" w:cstheme="minorHAnsi"/>
          <w:b/>
          <w:lang w:eastAsia="en-US"/>
        </w:rPr>
      </w:pPr>
      <w:bookmarkStart w:id="36" w:name="_Hlk172024652"/>
      <w:r w:rsidRPr="007651CB">
        <w:rPr>
          <w:rFonts w:asciiTheme="minorHAnsi" w:eastAsia="Calibri" w:hAnsiTheme="minorHAnsi" w:cstheme="minorHAnsi"/>
          <w:b/>
          <w:lang w:eastAsia="en-US"/>
        </w:rPr>
        <w:lastRenderedPageBreak/>
        <w:t>člen</w:t>
      </w:r>
    </w:p>
    <w:p w14:paraId="1198FEC2" w14:textId="6E1296B4" w:rsidR="0051534B" w:rsidRPr="007651CB" w:rsidRDefault="0051534B" w:rsidP="0051534B">
      <w:pPr>
        <w:rPr>
          <w:rFonts w:asciiTheme="majorHAnsi" w:hAnsiTheme="majorHAnsi" w:cstheme="majorHAnsi"/>
          <w:color w:val="A6A6A6" w:themeColor="background1" w:themeShade="A6"/>
        </w:rPr>
      </w:pPr>
      <w:r w:rsidRPr="007651CB">
        <w:rPr>
          <w:rFonts w:asciiTheme="majorHAnsi" w:hAnsiTheme="majorHAnsi" w:cstheme="majorHAnsi"/>
        </w:rPr>
        <w:t>Rok plačila nespornega računa ali dela računa je 30. dan od dneva prejetja e-računa, ki je izstavljen skladno z določili te pogodbe, na račun prodajalca</w:t>
      </w:r>
      <w:r w:rsidRPr="007651CB">
        <w:rPr>
          <w:rFonts w:asciiTheme="majorHAnsi" w:hAnsiTheme="majorHAnsi" w:cstheme="majorHAnsi"/>
          <w:color w:val="A6A6A6" w:themeColor="background1" w:themeShade="A6"/>
        </w:rPr>
        <w:t>/-</w:t>
      </w:r>
      <w:proofErr w:type="spellStart"/>
      <w:r w:rsidRPr="007651CB">
        <w:rPr>
          <w:rFonts w:asciiTheme="majorHAnsi" w:hAnsiTheme="majorHAnsi" w:cstheme="majorHAnsi"/>
          <w:color w:val="A6A6A6" w:themeColor="background1" w:themeShade="A6"/>
        </w:rPr>
        <w:t>ev</w:t>
      </w:r>
      <w:proofErr w:type="spellEnd"/>
      <w:r w:rsidRPr="007651CB">
        <w:rPr>
          <w:rFonts w:asciiTheme="majorHAnsi" w:hAnsiTheme="majorHAnsi" w:cstheme="majorHAnsi"/>
          <w:color w:val="A6A6A6" w:themeColor="background1" w:themeShade="A6"/>
        </w:rPr>
        <w:t>:</w:t>
      </w:r>
    </w:p>
    <w:p w14:paraId="5A2C56C6" w14:textId="77777777" w:rsidR="004E4202" w:rsidRPr="007651CB" w:rsidRDefault="004E4202" w:rsidP="0051534B">
      <w:pPr>
        <w:rPr>
          <w:rFonts w:asciiTheme="majorHAnsi" w:hAnsiTheme="majorHAnsi" w:cstheme="majorHAnsi"/>
          <w:color w:val="A6A6A6" w:themeColor="background1" w:themeShade="A6"/>
        </w:rPr>
      </w:pPr>
    </w:p>
    <w:tbl>
      <w:tblPr>
        <w:tblStyle w:val="Tabelamrea"/>
        <w:tblW w:w="9030" w:type="dxa"/>
        <w:tblInd w:w="38" w:type="dxa"/>
        <w:tblLook w:val="04A0" w:firstRow="1" w:lastRow="0" w:firstColumn="1" w:lastColumn="0" w:noHBand="0" w:noVBand="1"/>
      </w:tblPr>
      <w:tblGrid>
        <w:gridCol w:w="4520"/>
        <w:gridCol w:w="4510"/>
      </w:tblGrid>
      <w:tr w:rsidR="0051534B" w:rsidRPr="007651CB" w14:paraId="460AAD13" w14:textId="77777777" w:rsidTr="003F5EB8">
        <w:trPr>
          <w:trHeight w:val="436"/>
        </w:trPr>
        <w:tc>
          <w:tcPr>
            <w:tcW w:w="4520" w:type="dxa"/>
          </w:tcPr>
          <w:p w14:paraId="3572055C" w14:textId="77777777" w:rsidR="0051534B" w:rsidRPr="007651CB" w:rsidRDefault="0051534B" w:rsidP="0051534B">
            <w:pPr>
              <w:jc w:val="center"/>
              <w:rPr>
                <w:rFonts w:asciiTheme="majorHAnsi" w:hAnsiTheme="majorHAnsi" w:cstheme="majorHAnsi"/>
              </w:rPr>
            </w:pPr>
            <w:bookmarkStart w:id="37" w:name="_Hlk129271498"/>
            <w:r w:rsidRPr="007651CB">
              <w:rPr>
                <w:rFonts w:asciiTheme="majorHAnsi" w:hAnsiTheme="majorHAnsi" w:cstheme="majorHAnsi"/>
              </w:rPr>
              <w:t>Številka TRR</w:t>
            </w:r>
          </w:p>
        </w:tc>
        <w:tc>
          <w:tcPr>
            <w:tcW w:w="4510" w:type="dxa"/>
          </w:tcPr>
          <w:p w14:paraId="72446CB1" w14:textId="77777777" w:rsidR="0051534B" w:rsidRPr="007651CB" w:rsidRDefault="0051534B" w:rsidP="0051534B">
            <w:pPr>
              <w:jc w:val="center"/>
              <w:rPr>
                <w:rFonts w:asciiTheme="majorHAnsi" w:hAnsiTheme="majorHAnsi" w:cstheme="majorHAnsi"/>
              </w:rPr>
            </w:pPr>
            <w:r w:rsidRPr="007651CB">
              <w:rPr>
                <w:rFonts w:asciiTheme="majorHAnsi" w:hAnsiTheme="majorHAnsi" w:cstheme="majorHAnsi"/>
              </w:rPr>
              <w:t>TRR odprt pri banki</w:t>
            </w:r>
          </w:p>
        </w:tc>
      </w:tr>
      <w:tr w:rsidR="0051534B" w:rsidRPr="007651CB" w14:paraId="37AFA005" w14:textId="77777777" w:rsidTr="003F5EB8">
        <w:trPr>
          <w:trHeight w:val="411"/>
        </w:trPr>
        <w:tc>
          <w:tcPr>
            <w:tcW w:w="4520" w:type="dxa"/>
            <w:shd w:val="clear" w:color="auto" w:fill="auto"/>
          </w:tcPr>
          <w:p w14:paraId="229E8599" w14:textId="77777777" w:rsidR="0051534B" w:rsidRPr="007651CB" w:rsidRDefault="0051534B" w:rsidP="0051534B">
            <w:pPr>
              <w:rPr>
                <w:rFonts w:asciiTheme="majorHAnsi" w:hAnsiTheme="majorHAnsi" w:cstheme="majorHAnsi"/>
              </w:rPr>
            </w:pPr>
          </w:p>
        </w:tc>
        <w:tc>
          <w:tcPr>
            <w:tcW w:w="4510" w:type="dxa"/>
            <w:shd w:val="clear" w:color="auto" w:fill="auto"/>
          </w:tcPr>
          <w:p w14:paraId="3678144D" w14:textId="77777777" w:rsidR="0051534B" w:rsidRPr="007651CB" w:rsidRDefault="0051534B" w:rsidP="0051534B">
            <w:pPr>
              <w:rPr>
                <w:rFonts w:asciiTheme="majorHAnsi" w:hAnsiTheme="majorHAnsi" w:cstheme="majorHAnsi"/>
              </w:rPr>
            </w:pPr>
          </w:p>
        </w:tc>
      </w:tr>
      <w:bookmarkEnd w:id="37"/>
    </w:tbl>
    <w:p w14:paraId="679AB5AF" w14:textId="77777777" w:rsidR="0051534B" w:rsidRPr="007651CB" w:rsidRDefault="0051534B" w:rsidP="0051534B">
      <w:pPr>
        <w:tabs>
          <w:tab w:val="left" w:pos="9070"/>
        </w:tabs>
        <w:ind w:right="-2"/>
        <w:rPr>
          <w:rFonts w:asciiTheme="majorHAnsi" w:hAnsiTheme="majorHAnsi" w:cstheme="majorHAnsi"/>
          <w:lang w:eastAsia="x-none"/>
        </w:rPr>
      </w:pPr>
    </w:p>
    <w:p w14:paraId="3538DA8F" w14:textId="77777777" w:rsidR="0051534B" w:rsidRPr="007651CB" w:rsidRDefault="0051534B" w:rsidP="0051534B">
      <w:pPr>
        <w:rPr>
          <w:rFonts w:asciiTheme="majorHAnsi" w:hAnsiTheme="majorHAnsi" w:cstheme="majorHAnsi"/>
          <w:color w:val="A6A6A6" w:themeColor="background1" w:themeShade="A6"/>
        </w:rPr>
      </w:pPr>
      <w:bookmarkStart w:id="38" w:name="_Hlk129271651"/>
      <w:r w:rsidRPr="007651CB">
        <w:rPr>
          <w:rFonts w:asciiTheme="majorHAnsi" w:hAnsiTheme="majorHAnsi" w:cstheme="majorHAnsi"/>
          <w:color w:val="A6A6A6" w:themeColor="background1" w:themeShade="A6"/>
        </w:rPr>
        <w:t>in na račun podizvajalca/-</w:t>
      </w:r>
      <w:proofErr w:type="spellStart"/>
      <w:r w:rsidRPr="007651CB">
        <w:rPr>
          <w:rFonts w:asciiTheme="majorHAnsi" w:hAnsiTheme="majorHAnsi" w:cstheme="majorHAnsi"/>
          <w:color w:val="A6A6A6" w:themeColor="background1" w:themeShade="A6"/>
        </w:rPr>
        <w:t>ev</w:t>
      </w:r>
      <w:proofErr w:type="spellEnd"/>
      <w:r w:rsidRPr="007651C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7651CB" w14:paraId="42F55BA5" w14:textId="77777777" w:rsidTr="003F5EB8">
        <w:tc>
          <w:tcPr>
            <w:tcW w:w="3021" w:type="dxa"/>
          </w:tcPr>
          <w:p w14:paraId="61256D93" w14:textId="77777777" w:rsidR="0051534B" w:rsidRPr="007651CB" w:rsidRDefault="0051534B" w:rsidP="0051534B">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7651CB" w:rsidRDefault="0051534B" w:rsidP="0051534B">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Številka TRR</w:t>
            </w:r>
          </w:p>
        </w:tc>
        <w:tc>
          <w:tcPr>
            <w:tcW w:w="2997" w:type="dxa"/>
          </w:tcPr>
          <w:p w14:paraId="600BE24C" w14:textId="77777777" w:rsidR="0051534B" w:rsidRPr="007651CB" w:rsidRDefault="0051534B" w:rsidP="0051534B">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TRR odprt pri banki</w:t>
            </w:r>
          </w:p>
        </w:tc>
      </w:tr>
      <w:tr w:rsidR="0051534B" w:rsidRPr="007651CB" w14:paraId="63DF153F" w14:textId="77777777" w:rsidTr="003F5EB8">
        <w:tc>
          <w:tcPr>
            <w:tcW w:w="3021" w:type="dxa"/>
            <w:shd w:val="clear" w:color="auto" w:fill="auto"/>
          </w:tcPr>
          <w:p w14:paraId="59C9A135"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72DE1B3C" w14:textId="77777777" w:rsidTr="003F5EB8">
        <w:tc>
          <w:tcPr>
            <w:tcW w:w="3021" w:type="dxa"/>
          </w:tcPr>
          <w:p w14:paraId="003F013D" w14:textId="77777777" w:rsidR="0051534B" w:rsidRPr="007651C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7651C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50A760E9" w14:textId="77777777" w:rsidTr="003F5EB8">
        <w:tc>
          <w:tcPr>
            <w:tcW w:w="3021" w:type="dxa"/>
          </w:tcPr>
          <w:p w14:paraId="4DC7C3E5" w14:textId="77777777" w:rsidR="0051534B" w:rsidRPr="007651C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7651C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4130CC54" w14:textId="77777777" w:rsidTr="003F5EB8">
        <w:tc>
          <w:tcPr>
            <w:tcW w:w="3021" w:type="dxa"/>
            <w:shd w:val="clear" w:color="auto" w:fill="auto"/>
          </w:tcPr>
          <w:p w14:paraId="403D9C77"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5F33A8CE" w14:textId="77777777" w:rsidTr="003F5EB8">
        <w:tc>
          <w:tcPr>
            <w:tcW w:w="3021" w:type="dxa"/>
            <w:shd w:val="clear" w:color="auto" w:fill="auto"/>
          </w:tcPr>
          <w:p w14:paraId="081B7774"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76ED5052" w14:textId="77777777" w:rsidTr="003F5EB8">
        <w:tc>
          <w:tcPr>
            <w:tcW w:w="3021" w:type="dxa"/>
            <w:shd w:val="clear" w:color="auto" w:fill="auto"/>
          </w:tcPr>
          <w:p w14:paraId="5BDFCA0A"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21E7CE23" w14:textId="77777777" w:rsidTr="003F5EB8">
        <w:tc>
          <w:tcPr>
            <w:tcW w:w="3021" w:type="dxa"/>
            <w:shd w:val="clear" w:color="auto" w:fill="auto"/>
          </w:tcPr>
          <w:p w14:paraId="092F6010"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7651CB" w:rsidRDefault="0051534B" w:rsidP="0051534B">
            <w:pPr>
              <w:rPr>
                <w:rFonts w:asciiTheme="majorHAnsi" w:hAnsiTheme="majorHAnsi" w:cstheme="majorHAnsi"/>
                <w:color w:val="A6A6A6" w:themeColor="background1" w:themeShade="A6"/>
              </w:rPr>
            </w:pPr>
          </w:p>
        </w:tc>
      </w:tr>
      <w:bookmarkEnd w:id="38"/>
    </w:tbl>
    <w:p w14:paraId="54DBDDB2" w14:textId="77777777" w:rsidR="0051534B" w:rsidRPr="007651CB" w:rsidRDefault="0051534B" w:rsidP="0051534B">
      <w:pPr>
        <w:tabs>
          <w:tab w:val="left" w:pos="9070"/>
        </w:tabs>
        <w:ind w:right="-2"/>
        <w:rPr>
          <w:rFonts w:asciiTheme="majorHAnsi" w:hAnsiTheme="majorHAnsi" w:cstheme="majorHAnsi"/>
          <w:color w:val="A6A6A6" w:themeColor="background1" w:themeShade="A6"/>
          <w:lang w:eastAsia="x-none"/>
        </w:rPr>
      </w:pPr>
    </w:p>
    <w:p w14:paraId="19EC1CF9" w14:textId="77777777" w:rsidR="00D07010" w:rsidRDefault="00D07010" w:rsidP="00D07010">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12204C1C" w14:textId="77777777" w:rsidR="00D07010" w:rsidRDefault="00D07010" w:rsidP="00D07010">
      <w:pPr>
        <w:numPr>
          <w:ilvl w:val="0"/>
          <w:numId w:val="1"/>
        </w:numPr>
        <w:rPr>
          <w:rFonts w:cs="Arial"/>
        </w:rPr>
      </w:pPr>
      <w:r>
        <w:rPr>
          <w:rFonts w:cs="Arial"/>
        </w:rPr>
        <w:t>(glavni) prodajalec izstavi kupcu račun samo v vrednosti blaga, ki ga je dobavil (glavni) prodajalec sam,</w:t>
      </w:r>
    </w:p>
    <w:p w14:paraId="7C1484DE" w14:textId="77777777" w:rsidR="00D07010" w:rsidRDefault="00D07010" w:rsidP="00D07010">
      <w:pPr>
        <w:numPr>
          <w:ilvl w:val="0"/>
          <w:numId w:val="1"/>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3A3A296B" w14:textId="77777777" w:rsidR="00D07010" w:rsidRPr="0051534B" w:rsidRDefault="00D07010" w:rsidP="00D07010">
      <w:pPr>
        <w:tabs>
          <w:tab w:val="left" w:pos="9070"/>
        </w:tabs>
        <w:ind w:right="-2"/>
        <w:rPr>
          <w:rFonts w:asciiTheme="majorHAnsi" w:hAnsiTheme="majorHAnsi" w:cstheme="majorHAnsi"/>
          <w:color w:val="A6A6A6" w:themeColor="background1" w:themeShade="A6"/>
          <w:lang w:eastAsia="x-none"/>
        </w:rPr>
      </w:pPr>
    </w:p>
    <w:p w14:paraId="6453AF95" w14:textId="77777777" w:rsidR="00D07010" w:rsidRPr="0051534B" w:rsidRDefault="00D07010" w:rsidP="00D07010">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7983CC6E" w14:textId="77777777" w:rsidR="00D07010" w:rsidRPr="0051534B" w:rsidRDefault="00D07010" w:rsidP="00D07010">
      <w:pPr>
        <w:tabs>
          <w:tab w:val="left" w:pos="9070"/>
        </w:tabs>
        <w:ind w:right="-2"/>
        <w:rPr>
          <w:rFonts w:asciiTheme="majorHAnsi" w:hAnsiTheme="majorHAnsi" w:cstheme="majorHAnsi"/>
          <w:color w:val="A6A6A6" w:themeColor="background1" w:themeShade="A6"/>
          <w:lang w:eastAsia="x-none"/>
        </w:rPr>
      </w:pPr>
    </w:p>
    <w:p w14:paraId="504687FA" w14:textId="77777777" w:rsidR="00D07010" w:rsidRPr="0051534B" w:rsidRDefault="00D07010" w:rsidP="00D07010">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96CCF5C" w14:textId="77777777" w:rsidR="0051534B" w:rsidRPr="007651CB" w:rsidRDefault="0051534B" w:rsidP="0051534B">
      <w:pPr>
        <w:keepNext/>
        <w:spacing w:before="240" w:after="60"/>
        <w:outlineLvl w:val="0"/>
        <w:rPr>
          <w:b/>
          <w:bCs/>
          <w:kern w:val="32"/>
        </w:rPr>
      </w:pPr>
      <w:bookmarkStart w:id="39" w:name="_Toc103285355"/>
      <w:bookmarkStart w:id="40" w:name="_Toc172536641"/>
      <w:bookmarkEnd w:id="36"/>
      <w:r w:rsidRPr="007651CB">
        <w:rPr>
          <w:b/>
          <w:bCs/>
          <w:kern w:val="32"/>
        </w:rPr>
        <w:t>FINANČNO ZAVAROVANJE ZA DOBRO IZVEDBO POGODBENIH OBVEZNOSTI</w:t>
      </w:r>
      <w:bookmarkEnd w:id="39"/>
      <w:bookmarkEnd w:id="40"/>
    </w:p>
    <w:p w14:paraId="0A6492F6"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4F669E37" w14:textId="77777777" w:rsidR="0051534B" w:rsidRPr="007651CB" w:rsidRDefault="0051534B" w:rsidP="0051534B">
      <w:pPr>
        <w:overflowPunct w:val="0"/>
        <w:autoSpaceDE w:val="0"/>
        <w:autoSpaceDN w:val="0"/>
        <w:adjustRightInd w:val="0"/>
        <w:textAlignment w:val="baseline"/>
        <w:rPr>
          <w:rFonts w:cs="Arial"/>
        </w:rPr>
      </w:pPr>
      <w:bookmarkStart w:id="41" w:name="_Hlk171067526"/>
      <w:bookmarkStart w:id="42" w:name="_Hlk81214811"/>
      <w:r w:rsidRPr="007651C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p>
    <w:p w14:paraId="2ED07C53" w14:textId="77777777" w:rsidR="0051534B" w:rsidRPr="007651CB" w:rsidRDefault="0051534B" w:rsidP="0051534B">
      <w:pPr>
        <w:overflowPunct w:val="0"/>
        <w:autoSpaceDE w:val="0"/>
        <w:autoSpaceDN w:val="0"/>
        <w:adjustRightInd w:val="0"/>
        <w:textAlignment w:val="baseline"/>
        <w:rPr>
          <w:rFonts w:cs="Arial"/>
        </w:rPr>
      </w:pPr>
    </w:p>
    <w:p w14:paraId="0F3E358D" w14:textId="0DE4B7B8" w:rsidR="0051534B" w:rsidRPr="007651CB" w:rsidRDefault="0051534B" w:rsidP="0051534B">
      <w:pPr>
        <w:overflowPunct w:val="0"/>
        <w:autoSpaceDE w:val="0"/>
        <w:autoSpaceDN w:val="0"/>
        <w:adjustRightInd w:val="0"/>
        <w:textAlignment w:val="baseline"/>
        <w:rPr>
          <w:rFonts w:cs="Arial"/>
        </w:rPr>
      </w:pPr>
      <w:r w:rsidRPr="007651CB">
        <w:rPr>
          <w:rFonts w:cs="Arial"/>
        </w:rPr>
        <w:t xml:space="preserve">Prodajalec se zavezuje v roku </w:t>
      </w:r>
      <w:r w:rsidR="00D07010">
        <w:rPr>
          <w:rFonts w:asciiTheme="minorHAnsi" w:hAnsiTheme="minorHAnsi" w:cstheme="minorBidi"/>
        </w:rPr>
        <w:t>osmih</w:t>
      </w:r>
      <w:r w:rsidRPr="007651CB">
        <w:rPr>
          <w:rFonts w:asciiTheme="minorHAnsi" w:hAnsiTheme="minorHAnsi" w:cstheme="minorBidi"/>
        </w:rPr>
        <w:t xml:space="preserve"> (</w:t>
      </w:r>
      <w:r w:rsidR="00D07010">
        <w:rPr>
          <w:rFonts w:asciiTheme="minorHAnsi" w:hAnsiTheme="minorHAnsi" w:cstheme="minorBidi"/>
        </w:rPr>
        <w:t>8</w:t>
      </w:r>
      <w:r w:rsidRPr="007651CB">
        <w:rPr>
          <w:rFonts w:asciiTheme="minorHAnsi" w:hAnsiTheme="minorHAnsi" w:cstheme="minorBidi"/>
        </w:rPr>
        <w:t>) dni</w:t>
      </w:r>
      <w:r w:rsidR="004E4202" w:rsidRPr="007651CB">
        <w:rPr>
          <w:rFonts w:asciiTheme="minorHAnsi" w:hAnsiTheme="minorHAnsi" w:cstheme="minorBidi"/>
        </w:rPr>
        <w:t xml:space="preserve"> </w:t>
      </w:r>
      <w:r w:rsidRPr="007651CB">
        <w:rPr>
          <w:rFonts w:asciiTheme="minorHAnsi" w:hAnsiTheme="minorHAnsi" w:cstheme="minorBidi"/>
        </w:rPr>
        <w:t>po sklenitvi pogodbe</w:t>
      </w:r>
      <w:r w:rsidR="004E4202" w:rsidRPr="007651CB">
        <w:rPr>
          <w:rFonts w:asciiTheme="minorHAnsi" w:hAnsiTheme="minorHAnsi" w:cstheme="minorBidi"/>
        </w:rPr>
        <w:t xml:space="preserve"> oz. najkasneje </w:t>
      </w:r>
      <w:r w:rsidR="002C1FEC" w:rsidRPr="007651CB">
        <w:rPr>
          <w:rFonts w:asciiTheme="minorHAnsi" w:hAnsiTheme="minorHAnsi" w:cstheme="minorBidi"/>
        </w:rPr>
        <w:t>pet (</w:t>
      </w:r>
      <w:r w:rsidR="004E4202" w:rsidRPr="007651CB">
        <w:rPr>
          <w:rFonts w:asciiTheme="minorHAnsi" w:hAnsiTheme="minorHAnsi" w:cstheme="minorBidi"/>
        </w:rPr>
        <w:t>5</w:t>
      </w:r>
      <w:r w:rsidR="002C1FEC" w:rsidRPr="007651CB">
        <w:rPr>
          <w:rFonts w:asciiTheme="minorHAnsi" w:hAnsiTheme="minorHAnsi" w:cstheme="minorBidi"/>
        </w:rPr>
        <w:t>)</w:t>
      </w:r>
      <w:r w:rsidR="004E4202" w:rsidRPr="007651CB">
        <w:rPr>
          <w:rFonts w:asciiTheme="minorHAnsi" w:hAnsiTheme="minorHAnsi" w:cstheme="minorBidi"/>
        </w:rPr>
        <w:t xml:space="preserve"> dni pred dobav</w:t>
      </w:r>
      <w:r w:rsidR="002C1FEC" w:rsidRPr="007651CB">
        <w:rPr>
          <w:rFonts w:asciiTheme="minorHAnsi" w:hAnsiTheme="minorHAnsi" w:cstheme="minorBidi"/>
        </w:rPr>
        <w:t>o</w:t>
      </w:r>
      <w:r w:rsidR="004E4202" w:rsidRPr="007651CB">
        <w:rPr>
          <w:rFonts w:asciiTheme="minorHAnsi" w:hAnsiTheme="minorHAnsi" w:cstheme="minorBidi"/>
        </w:rPr>
        <w:t xml:space="preserve"> blaga</w:t>
      </w:r>
      <w:r w:rsidRPr="007651CB">
        <w:rPr>
          <w:rFonts w:asciiTheme="minorHAnsi" w:hAnsiTheme="minorHAnsi" w:cstheme="minorBidi"/>
        </w:rPr>
        <w:t xml:space="preserve">, </w:t>
      </w:r>
      <w:r w:rsidRPr="007651CB">
        <w:rPr>
          <w:rFonts w:cs="Arial"/>
        </w:rPr>
        <w:t>kot pogoj za njeno veljavnost, kupcu izročiti finančno zavarovanje iz prejšnjega odstavka v višini</w:t>
      </w:r>
      <w:r w:rsidR="00990AE8" w:rsidRPr="007651CB">
        <w:rPr>
          <w:rFonts w:cs="Arial"/>
        </w:rPr>
        <w:t xml:space="preserve"> </w:t>
      </w:r>
      <w:r w:rsidR="00F05946" w:rsidRPr="00FF64EB">
        <w:rPr>
          <w:rFonts w:cs="Arial"/>
          <w:bCs/>
          <w:u w:val="single"/>
        </w:rPr>
        <w:tab/>
      </w:r>
      <w:r w:rsidR="00F05946" w:rsidRPr="00A673FA">
        <w:rPr>
          <w:rFonts w:cs="Arial"/>
          <w:bCs/>
          <w:color w:val="595959" w:themeColor="text1" w:themeTint="A6"/>
          <w:u w:val="single"/>
        </w:rPr>
        <w:t>[vrednost</w:t>
      </w:r>
      <w:r w:rsidR="00BC7E7D">
        <w:rPr>
          <w:rFonts w:cs="Arial"/>
          <w:bCs/>
          <w:u w:val="single"/>
        </w:rPr>
        <w:t xml:space="preserve"> </w:t>
      </w:r>
      <w:r w:rsidR="00BC7E7D" w:rsidRPr="0021474E">
        <w:rPr>
          <w:rFonts w:cs="Arial"/>
          <w:bCs/>
          <w:color w:val="595959" w:themeColor="text1" w:themeTint="A6"/>
          <w:u w:val="single"/>
        </w:rPr>
        <w:t>ali % od skupne pogodbene vrednosti z DDV</w:t>
      </w:r>
      <w:r w:rsidR="0021474E" w:rsidRPr="00A673FA">
        <w:rPr>
          <w:rFonts w:cs="Arial"/>
          <w:bCs/>
          <w:color w:val="595959" w:themeColor="text1" w:themeTint="A6"/>
          <w:u w:val="single"/>
        </w:rPr>
        <w:t>]</w:t>
      </w:r>
      <w:r w:rsidRPr="007651CB">
        <w:rPr>
          <w:rFonts w:cs="Arial"/>
        </w:rPr>
        <w:t>, kot jamstvo za kvalitetno in pravočasno izpolnitev predmeta te pogodbe.</w:t>
      </w:r>
    </w:p>
    <w:p w14:paraId="54D856EC" w14:textId="77777777" w:rsidR="00F8312B" w:rsidRPr="007651CB" w:rsidRDefault="00F8312B" w:rsidP="00F8312B">
      <w:pPr>
        <w:pStyle w:val="Telobesedila21"/>
        <w:rPr>
          <w:rFonts w:cs="Arial"/>
          <w:bCs/>
          <w:color w:val="auto"/>
          <w:sz w:val="22"/>
          <w:szCs w:val="22"/>
        </w:rPr>
      </w:pPr>
    </w:p>
    <w:p w14:paraId="42711758" w14:textId="1CBB8B68" w:rsidR="00F8312B" w:rsidRPr="007651CB" w:rsidRDefault="00F8312B" w:rsidP="00F8312B">
      <w:pPr>
        <w:rPr>
          <w:rFonts w:asciiTheme="minorHAnsi" w:hAnsiTheme="minorHAnsi" w:cstheme="minorHAnsi"/>
        </w:rPr>
      </w:pPr>
      <w:r w:rsidRPr="007651CB">
        <w:rPr>
          <w:rFonts w:asciiTheme="minorHAnsi" w:hAnsiTheme="minorHAnsi" w:cstheme="minorHAnsi"/>
        </w:rPr>
        <w:t>Zavarovanje za dobro izvedbo pogodbenih obveznosti kupec unovči v celotnem znesku:</w:t>
      </w:r>
    </w:p>
    <w:p w14:paraId="0111655B" w14:textId="10C24EF4" w:rsidR="00BC7E7D" w:rsidRPr="00BC7E7D" w:rsidRDefault="00BC7E7D" w:rsidP="00BC7E7D">
      <w:pPr>
        <w:pStyle w:val="Odstavekseznama"/>
        <w:numPr>
          <w:ilvl w:val="0"/>
          <w:numId w:val="34"/>
        </w:numPr>
        <w:rPr>
          <w:rFonts w:asciiTheme="minorHAnsi" w:hAnsiTheme="minorHAnsi" w:cstheme="minorHAnsi"/>
        </w:rPr>
      </w:pPr>
      <w:r w:rsidRPr="007651CB">
        <w:rPr>
          <w:rFonts w:asciiTheme="minorHAnsi" w:hAnsiTheme="minorHAnsi" w:cstheme="minorHAnsi"/>
        </w:rPr>
        <w:t>v primeru prodajalčevega odstopa od pogodbe,</w:t>
      </w:r>
    </w:p>
    <w:p w14:paraId="5FADD8E4" w14:textId="22DCB72A" w:rsidR="00BC7E7D" w:rsidRDefault="00BC7E7D" w:rsidP="00F8312B">
      <w:pPr>
        <w:pStyle w:val="Telobesedila21"/>
        <w:numPr>
          <w:ilvl w:val="0"/>
          <w:numId w:val="34"/>
        </w:numPr>
        <w:rPr>
          <w:rFonts w:cs="Arial"/>
          <w:bCs/>
          <w:color w:val="auto"/>
          <w:sz w:val="22"/>
          <w:szCs w:val="22"/>
        </w:rPr>
      </w:pPr>
      <w:r>
        <w:rPr>
          <w:rFonts w:cs="Arial"/>
          <w:bCs/>
          <w:color w:val="auto"/>
          <w:sz w:val="22"/>
          <w:szCs w:val="22"/>
        </w:rPr>
        <w:t>če kupec odstopi od pogodbe zaradi razlogov na strani prodajalca;</w:t>
      </w:r>
    </w:p>
    <w:p w14:paraId="49253B96" w14:textId="086B99F5" w:rsidR="00BC7E7D" w:rsidRDefault="00BC7E7D" w:rsidP="00F8312B">
      <w:pPr>
        <w:pStyle w:val="Telobesedila21"/>
        <w:numPr>
          <w:ilvl w:val="0"/>
          <w:numId w:val="34"/>
        </w:numPr>
        <w:rPr>
          <w:rFonts w:cs="Arial"/>
          <w:bCs/>
          <w:color w:val="auto"/>
          <w:sz w:val="22"/>
          <w:szCs w:val="22"/>
        </w:rPr>
      </w:pPr>
      <w:r>
        <w:rPr>
          <w:rFonts w:cs="Arial"/>
          <w:bCs/>
          <w:color w:val="auto"/>
          <w:sz w:val="22"/>
          <w:szCs w:val="22"/>
        </w:rPr>
        <w:t>če prodajalec tudi po opozorilu krši pogodbene obveznosti oz. ne odpravi posledic kršitve;</w:t>
      </w:r>
    </w:p>
    <w:p w14:paraId="22FDFB5C" w14:textId="1F4C1974" w:rsidR="00BC7E7D" w:rsidRDefault="00BC7E7D" w:rsidP="00F8312B">
      <w:pPr>
        <w:pStyle w:val="Telobesedila21"/>
        <w:numPr>
          <w:ilvl w:val="0"/>
          <w:numId w:val="34"/>
        </w:numPr>
        <w:rPr>
          <w:rFonts w:cs="Arial"/>
          <w:bCs/>
          <w:color w:val="auto"/>
          <w:sz w:val="22"/>
          <w:szCs w:val="22"/>
        </w:rPr>
      </w:pPr>
      <w:r>
        <w:rPr>
          <w:rFonts w:cs="Arial"/>
          <w:bCs/>
          <w:color w:val="auto"/>
          <w:sz w:val="22"/>
          <w:szCs w:val="22"/>
        </w:rPr>
        <w:lastRenderedPageBreak/>
        <w:t>če se na zahtevo kupca, v primernem roku, ki ga določi kupec, ugotovljene pomanjkljivosti in/ali napake, strojene na strani prodajalca, ne odpravijo;</w:t>
      </w:r>
    </w:p>
    <w:p w14:paraId="1C4B6E3D" w14:textId="3D8241DB" w:rsidR="00F8312B" w:rsidRPr="007651CB" w:rsidRDefault="002C1FEC" w:rsidP="00F8312B">
      <w:pPr>
        <w:pStyle w:val="Telobesedila21"/>
        <w:numPr>
          <w:ilvl w:val="0"/>
          <w:numId w:val="34"/>
        </w:numPr>
        <w:rPr>
          <w:rFonts w:cs="Arial"/>
          <w:bCs/>
          <w:color w:val="auto"/>
          <w:sz w:val="22"/>
          <w:szCs w:val="22"/>
        </w:rPr>
      </w:pPr>
      <w:r w:rsidRPr="007651CB">
        <w:rPr>
          <w:rFonts w:cs="Arial"/>
          <w:bCs/>
          <w:color w:val="auto"/>
          <w:sz w:val="22"/>
          <w:szCs w:val="22"/>
        </w:rPr>
        <w:t xml:space="preserve">v primeru, </w:t>
      </w:r>
      <w:r w:rsidR="00F8312B" w:rsidRPr="007651CB">
        <w:rPr>
          <w:rFonts w:cs="Arial"/>
          <w:bCs/>
          <w:color w:val="auto"/>
          <w:sz w:val="22"/>
          <w:szCs w:val="22"/>
        </w:rPr>
        <w:t>da prodajalec ni izročil blaga v roku, kakovosti ali količini, opredeljeni v tej pogodbi,</w:t>
      </w:r>
    </w:p>
    <w:p w14:paraId="292CE253" w14:textId="77777777" w:rsidR="00F8312B" w:rsidRPr="007651CB" w:rsidRDefault="00F8312B" w:rsidP="00F8312B">
      <w:pPr>
        <w:pStyle w:val="Odstavekseznama"/>
        <w:numPr>
          <w:ilvl w:val="0"/>
          <w:numId w:val="34"/>
        </w:numPr>
        <w:rPr>
          <w:rFonts w:asciiTheme="minorHAnsi" w:hAnsiTheme="minorHAnsi" w:cstheme="minorHAnsi"/>
        </w:rPr>
      </w:pPr>
      <w:r w:rsidRPr="007651CB">
        <w:rPr>
          <w:rFonts w:asciiTheme="minorHAnsi" w:hAnsiTheme="minorHAnsi" w:cstheme="minorHAnsi"/>
        </w:rPr>
        <w:t>v primeru, da ne izvaja obveznosti po tej pogodbi.</w:t>
      </w:r>
    </w:p>
    <w:bookmarkEnd w:id="41"/>
    <w:p w14:paraId="0C94A7AF" w14:textId="77777777" w:rsidR="00F8312B" w:rsidRPr="007651CB" w:rsidRDefault="00F8312B" w:rsidP="00F8312B">
      <w:pPr>
        <w:pStyle w:val="Telobesedila21"/>
        <w:rPr>
          <w:rFonts w:cs="Arial"/>
          <w:bCs/>
          <w:color w:val="auto"/>
          <w:sz w:val="22"/>
          <w:szCs w:val="22"/>
        </w:rPr>
      </w:pPr>
    </w:p>
    <w:p w14:paraId="70137ED5" w14:textId="77777777" w:rsidR="00301883" w:rsidRPr="007651CB" w:rsidRDefault="00301883" w:rsidP="00301883">
      <w:pPr>
        <w:rPr>
          <w:rFonts w:asciiTheme="minorHAnsi" w:hAnsiTheme="minorHAnsi" w:cstheme="minorHAnsi"/>
        </w:rPr>
      </w:pPr>
      <w:bookmarkStart w:id="43" w:name="_Hlk171067777"/>
      <w:r w:rsidRPr="00C57271">
        <w:rPr>
          <w:rFonts w:asciiTheme="minorHAnsi" w:hAnsiTheme="minorHAnsi" w:cstheme="minorHAnsi"/>
        </w:rPr>
        <w:t>Kupec ima pravico unovčiti finančno zavarovanje za dobro izvedbo pogodbenih obveznosti, neodvisno od tega, ali kupcu zaradi ravnanja prodajalca nastane kakšna škoda, stroški, ipd.</w:t>
      </w:r>
    </w:p>
    <w:bookmarkEnd w:id="43"/>
    <w:p w14:paraId="21F4ADEA" w14:textId="77777777" w:rsidR="00BC7E7D" w:rsidRDefault="00BC7E7D" w:rsidP="00E354B2">
      <w:pPr>
        <w:rPr>
          <w:rFonts w:asciiTheme="minorHAnsi" w:hAnsiTheme="minorHAnsi" w:cstheme="minorHAnsi"/>
        </w:rPr>
      </w:pPr>
    </w:p>
    <w:p w14:paraId="308F370F" w14:textId="5BEF7066" w:rsidR="00301883" w:rsidRDefault="00301883" w:rsidP="00301883">
      <w:pPr>
        <w:rPr>
          <w:rFonts w:asciiTheme="minorHAnsi" w:hAnsiTheme="minorHAnsi" w:cstheme="minorHAnsi"/>
        </w:rPr>
      </w:pPr>
      <w:bookmarkStart w:id="44" w:name="_Hlk171067678"/>
      <w:r w:rsidRPr="007651CB">
        <w:rPr>
          <w:rFonts w:asciiTheme="minorHAnsi" w:hAnsiTheme="minorHAnsi" w:cstheme="minorHAnsi"/>
        </w:rPr>
        <w:t xml:space="preserve">Finančno zavarovanje za dobro izvedbo pogodbenih obveznosti mora biti veljavno še 30 dni po koncu veljavnosti pogodbe. </w:t>
      </w:r>
      <w:r>
        <w:rPr>
          <w:rFonts w:asciiTheme="minorHAnsi" w:hAnsiTheme="minorHAnsi" w:cstheme="minorHAnsi"/>
        </w:rPr>
        <w:t>Zavarovanje za dobro izvedbo pogodbenih obveznosti lahko kupec vnovči tudi za poplačilo pogodbene kazni, vendar v tem primeru za znesek pogodbene kazni.</w:t>
      </w:r>
    </w:p>
    <w:p w14:paraId="24218D40" w14:textId="77777777" w:rsidR="0051534B" w:rsidRPr="007651CB" w:rsidRDefault="0051534B" w:rsidP="0051534B">
      <w:pPr>
        <w:overflowPunct w:val="0"/>
        <w:autoSpaceDE w:val="0"/>
        <w:autoSpaceDN w:val="0"/>
        <w:adjustRightInd w:val="0"/>
        <w:textAlignment w:val="baseline"/>
        <w:rPr>
          <w:rFonts w:cs="Arial"/>
        </w:rPr>
      </w:pPr>
    </w:p>
    <w:p w14:paraId="3634A36C" w14:textId="77777777" w:rsidR="0051534B" w:rsidRPr="007651CB" w:rsidRDefault="0051534B" w:rsidP="0051534B">
      <w:pPr>
        <w:rPr>
          <w:rFonts w:cs="Arial"/>
        </w:rPr>
      </w:pPr>
      <w:r w:rsidRPr="007651C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42"/>
    </w:p>
    <w:p w14:paraId="1C6E318A" w14:textId="77777777" w:rsidR="0051534B" w:rsidRPr="007651CB" w:rsidRDefault="0051534B" w:rsidP="0051534B">
      <w:pPr>
        <w:rPr>
          <w:rFonts w:cs="Arial"/>
        </w:rPr>
      </w:pPr>
    </w:p>
    <w:p w14:paraId="2983A401" w14:textId="77720066" w:rsidR="0051534B" w:rsidRPr="007651CB" w:rsidRDefault="0051534B" w:rsidP="0051534B">
      <w:r w:rsidRPr="007651CB">
        <w:t>V kolikor bo kupec unovčil zavarovanje za dobro izvedbo pogodbenih obveznosti, hkrati pa bo pogodba ostala v veljavi, bo moral prodajalec kupcu v roku desetih delovnih dni  od unovčenja zavarovanja, predložiti novo zavarovanje za dobro izvedbo pogodbenih obveznosti v enaki višini in enako končno veljavnostjo, kot prvotno zavarovanje za dobro izvedbo pogodbenih obveznosti.</w:t>
      </w:r>
    </w:p>
    <w:p w14:paraId="28E686BF" w14:textId="77777777" w:rsidR="0051534B" w:rsidRPr="007651CB" w:rsidRDefault="0051534B" w:rsidP="0051534B">
      <w:pPr>
        <w:keepNext/>
        <w:spacing w:before="240" w:after="60"/>
        <w:outlineLvl w:val="0"/>
        <w:rPr>
          <w:b/>
          <w:bCs/>
          <w:kern w:val="32"/>
        </w:rPr>
      </w:pPr>
      <w:bookmarkStart w:id="45" w:name="_Toc103285356"/>
      <w:bookmarkStart w:id="46" w:name="_Toc172536642"/>
      <w:bookmarkEnd w:id="44"/>
      <w:r w:rsidRPr="007651CB">
        <w:rPr>
          <w:b/>
          <w:bCs/>
          <w:kern w:val="32"/>
        </w:rPr>
        <w:t>POGODBENA KAZEN</w:t>
      </w:r>
      <w:bookmarkEnd w:id="45"/>
      <w:bookmarkEnd w:id="46"/>
      <w:r w:rsidRPr="007651CB">
        <w:rPr>
          <w:b/>
          <w:bCs/>
          <w:kern w:val="32"/>
        </w:rPr>
        <w:t xml:space="preserve"> </w:t>
      </w:r>
    </w:p>
    <w:p w14:paraId="74CDDAC3"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4C1CDB54" w14:textId="01DE5B17" w:rsidR="007866DD" w:rsidRDefault="007866DD" w:rsidP="007866DD">
      <w:r>
        <w:t xml:space="preserve">Če prodajalec zamudi z dobavo blaga, je </w:t>
      </w:r>
      <w:r w:rsidR="006A3246">
        <w:t>kupec</w:t>
      </w:r>
      <w:r>
        <w:t xml:space="preserve"> upravičen zaračunati pogodbeno kazen kot sledi:</w:t>
      </w:r>
    </w:p>
    <w:p w14:paraId="0A170D85" w14:textId="77777777" w:rsidR="007866DD" w:rsidRPr="00BA541B" w:rsidRDefault="007866DD" w:rsidP="007866DD">
      <w:pPr>
        <w:numPr>
          <w:ilvl w:val="0"/>
          <w:numId w:val="40"/>
        </w:numPr>
      </w:pPr>
      <w:r w:rsidRPr="00BA541B">
        <w:t xml:space="preserve">za en dan zamude v prvem tednu zamude, v višini 0,5 ‰ od skupne </w:t>
      </w:r>
      <w:r>
        <w:t>pogodbene</w:t>
      </w:r>
      <w:r w:rsidRPr="00BA541B">
        <w:t xml:space="preserve"> cene za zamujeno količin</w:t>
      </w:r>
      <w:r>
        <w:t>o</w:t>
      </w:r>
      <w:r w:rsidRPr="00BA541B">
        <w:t xml:space="preserve"> blaga z morebitnimi dajatvami in DDV;</w:t>
      </w:r>
    </w:p>
    <w:p w14:paraId="316E5F4A" w14:textId="77777777" w:rsidR="007866DD" w:rsidRDefault="007866DD" w:rsidP="007866DD">
      <w:pPr>
        <w:numPr>
          <w:ilvl w:val="0"/>
          <w:numId w:val="40"/>
        </w:numPr>
      </w:pPr>
      <w:r w:rsidRPr="00BA541B">
        <w:t xml:space="preserve">za naslednje dni zamude pa v višini 0,5 ‰ od skupne </w:t>
      </w:r>
      <w:r>
        <w:t>pogodbene</w:t>
      </w:r>
      <w:r w:rsidRPr="00BA541B">
        <w:t xml:space="preserve"> cene celotne pogodbene količine blaga z morebitnimi dajatvami in DDV</w:t>
      </w:r>
      <w:r>
        <w:t>, vendar največ v višini 5 % od skupne pogodbene cene blaga.</w:t>
      </w:r>
    </w:p>
    <w:p w14:paraId="724A67A8" w14:textId="77777777" w:rsidR="007866DD" w:rsidRDefault="007866DD" w:rsidP="007866DD">
      <w:pPr>
        <w:ind w:left="720"/>
      </w:pPr>
    </w:p>
    <w:p w14:paraId="2B7786B4" w14:textId="77777777" w:rsidR="007866DD" w:rsidRPr="00BA541B" w:rsidRDefault="007866DD" w:rsidP="007866DD">
      <w:r w:rsidRPr="00BA541B">
        <w:t>Skupna pogodbena kazen iz obeh alinei prejšnjega odstavka ne more presegati 5 % od skupne prodajne cene blaga.</w:t>
      </w:r>
    </w:p>
    <w:p w14:paraId="237765CF" w14:textId="77777777" w:rsidR="007866DD" w:rsidRDefault="007866DD" w:rsidP="007866DD"/>
    <w:p w14:paraId="36897571" w14:textId="5EF56C02" w:rsidR="007866DD" w:rsidRDefault="007866DD" w:rsidP="007866DD">
      <w:r>
        <w:t xml:space="preserve">V primeru zamude, daljše od </w:t>
      </w:r>
      <w:r>
        <w:rPr>
          <w:color w:val="000000"/>
        </w:rPr>
        <w:t xml:space="preserve">10 dni od dokončnega roka dobave, določenega v </w:t>
      </w:r>
      <w:r w:rsidR="006A3246">
        <w:rPr>
          <w:color w:val="000000"/>
        </w:rPr>
        <w:t>11</w:t>
      </w:r>
      <w:r>
        <w:rPr>
          <w:color w:val="000000"/>
        </w:rPr>
        <w:t>. členu te pogodbe,</w:t>
      </w:r>
      <w:r>
        <w:t xml:space="preserve"> ima zavod tudi pravico:</w:t>
      </w:r>
    </w:p>
    <w:p w14:paraId="526B2F37" w14:textId="28611059" w:rsidR="007866DD" w:rsidRPr="0045036A" w:rsidRDefault="007866DD" w:rsidP="007866DD">
      <w:pPr>
        <w:pStyle w:val="Odstavekseznama"/>
        <w:numPr>
          <w:ilvl w:val="0"/>
          <w:numId w:val="40"/>
        </w:numPr>
        <w:overflowPunct w:val="0"/>
        <w:autoSpaceDE w:val="0"/>
        <w:autoSpaceDN w:val="0"/>
        <w:adjustRightInd w:val="0"/>
        <w:spacing w:line="240" w:lineRule="auto"/>
        <w:textAlignment w:val="baseline"/>
        <w:rPr>
          <w:rFonts w:ascii="Arial" w:hAnsi="Arial"/>
        </w:rPr>
      </w:pPr>
      <w:r>
        <w:rPr>
          <w:rFonts w:ascii="Arial" w:hAnsi="Arial"/>
        </w:rPr>
        <w:t xml:space="preserve">unovčiti zavarovanja iz </w:t>
      </w:r>
      <w:r w:rsidR="006A3246">
        <w:rPr>
          <w:rFonts w:ascii="Arial" w:hAnsi="Arial"/>
        </w:rPr>
        <w:t>20</w:t>
      </w:r>
      <w:r>
        <w:rPr>
          <w:rFonts w:ascii="Arial" w:hAnsi="Arial"/>
        </w:rPr>
        <w:t>. člena te pogodbe:</w:t>
      </w:r>
    </w:p>
    <w:p w14:paraId="74FF2F89" w14:textId="1E091047" w:rsidR="007866DD" w:rsidRPr="0045036A" w:rsidRDefault="007866DD" w:rsidP="007866DD">
      <w:pPr>
        <w:pStyle w:val="Odstavekseznama"/>
        <w:numPr>
          <w:ilvl w:val="0"/>
          <w:numId w:val="40"/>
        </w:numPr>
        <w:overflowPunct w:val="0"/>
        <w:autoSpaceDE w:val="0"/>
        <w:autoSpaceDN w:val="0"/>
        <w:adjustRightInd w:val="0"/>
        <w:spacing w:line="240" w:lineRule="auto"/>
        <w:textAlignment w:val="baseline"/>
        <w:rPr>
          <w:rFonts w:ascii="Arial" w:hAnsi="Arial"/>
        </w:rPr>
      </w:pPr>
      <w:r w:rsidRPr="0045036A">
        <w:rPr>
          <w:rFonts w:ascii="Arial" w:hAnsi="Arial"/>
        </w:rPr>
        <w:t xml:space="preserve"> odstopiti od pogodbe in na stroške </w:t>
      </w:r>
      <w:r w:rsidR="00C81D2D">
        <w:rPr>
          <w:rFonts w:ascii="Arial" w:hAnsi="Arial"/>
        </w:rPr>
        <w:t>prodajalca</w:t>
      </w:r>
      <w:r w:rsidRPr="0045036A">
        <w:rPr>
          <w:rFonts w:ascii="Arial" w:hAnsi="Arial"/>
        </w:rPr>
        <w:t xml:space="preserve"> kupiti istovrstno blago enakih količin na osnovi kritnega nakupa ter zahtevati povračilo škode, povzročene s kršitvijo obveznosti prodajalca po tej pogodbi.</w:t>
      </w:r>
    </w:p>
    <w:p w14:paraId="7CCFA3CF" w14:textId="05947E81" w:rsidR="007866DD" w:rsidRDefault="007866DD" w:rsidP="007866DD"/>
    <w:p w14:paraId="5DA2A746" w14:textId="66A3B7B5" w:rsidR="00C57271" w:rsidRDefault="00C57271" w:rsidP="007866DD">
      <w:pPr>
        <w:rPr>
          <w:rFonts w:cs="Arial"/>
          <w:color w:val="000000"/>
        </w:rPr>
      </w:pPr>
      <w:bookmarkStart w:id="47" w:name="_Hlk171506587"/>
      <w:r>
        <w:rPr>
          <w:rFonts w:cs="Arial"/>
          <w:color w:val="000000"/>
        </w:rPr>
        <w:t>Č</w:t>
      </w:r>
      <w:r w:rsidRPr="007651CB">
        <w:rPr>
          <w:rFonts w:cs="Arial"/>
          <w:color w:val="000000"/>
        </w:rPr>
        <w:t xml:space="preserve">e </w:t>
      </w:r>
      <w:r>
        <w:rPr>
          <w:rFonts w:cs="Arial"/>
          <w:color w:val="000000"/>
        </w:rPr>
        <w:t>prodajalec</w:t>
      </w:r>
      <w:r w:rsidRPr="007651CB">
        <w:rPr>
          <w:rFonts w:cs="Arial"/>
          <w:color w:val="000000"/>
        </w:rPr>
        <w:t xml:space="preserve"> dobavi blago s kakovostjo, ki ne ustreza dogovorjeni kakovosti iz 13. in 14. člena te pogodbe</w:t>
      </w:r>
      <w:r>
        <w:rPr>
          <w:rFonts w:cs="Arial"/>
          <w:color w:val="000000"/>
        </w:rPr>
        <w:t xml:space="preserve">, ima kupec pravico </w:t>
      </w:r>
      <w:r w:rsidRPr="007651CB">
        <w:rPr>
          <w:rFonts w:cs="Arial"/>
          <w:color w:val="000000"/>
        </w:rPr>
        <w:t>unovčiti finančno zavarovanje iz 20. člena te pogodbe</w:t>
      </w:r>
      <w:r>
        <w:rPr>
          <w:rFonts w:cs="Arial"/>
          <w:color w:val="000000"/>
        </w:rPr>
        <w:t xml:space="preserve"> v celotni vrednosti.</w:t>
      </w:r>
    </w:p>
    <w:p w14:paraId="31CB78B7" w14:textId="77777777" w:rsidR="005B058D" w:rsidRDefault="005B058D" w:rsidP="007866DD"/>
    <w:bookmarkEnd w:id="47"/>
    <w:p w14:paraId="44CC44F2" w14:textId="13DB9D85" w:rsidR="007866DD" w:rsidRDefault="006A3246" w:rsidP="007866DD">
      <w:r>
        <w:t>Kupec</w:t>
      </w:r>
      <w:r w:rsidR="007866DD">
        <w:t xml:space="preserve"> je upravičen, prodajalec, pa s tem izrecno soglaša, znesek v višini obračunane pogodbene kazni pobotati z enakim zneskom kupnine po tej pogodbi.</w:t>
      </w:r>
    </w:p>
    <w:p w14:paraId="20A5ED39" w14:textId="77777777" w:rsidR="006A3246" w:rsidRDefault="006A3246" w:rsidP="007866DD"/>
    <w:p w14:paraId="5B771416" w14:textId="77777777" w:rsidR="0051534B" w:rsidRPr="007651CB" w:rsidRDefault="0051534B" w:rsidP="0051534B">
      <w:pPr>
        <w:rPr>
          <w:rFonts w:asciiTheme="minorHAnsi" w:hAnsiTheme="minorHAnsi" w:cstheme="minorHAnsi"/>
        </w:rPr>
      </w:pPr>
      <w:bookmarkStart w:id="48" w:name="_Hlk172025904"/>
      <w:r w:rsidRPr="007651C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7651CB" w:rsidRDefault="0051534B" w:rsidP="0051534B">
      <w:pPr>
        <w:rPr>
          <w:rFonts w:asciiTheme="minorHAnsi" w:hAnsiTheme="minorHAnsi" w:cstheme="minorHAnsi"/>
        </w:rPr>
      </w:pPr>
    </w:p>
    <w:p w14:paraId="7CBF370E" w14:textId="413C465A" w:rsidR="0051534B" w:rsidRPr="007651CB" w:rsidRDefault="0051534B" w:rsidP="0051534B">
      <w:pPr>
        <w:rPr>
          <w:rFonts w:asciiTheme="minorHAnsi" w:hAnsiTheme="minorHAnsi" w:cstheme="minorHAnsi"/>
        </w:rPr>
      </w:pPr>
      <w:r w:rsidRPr="007651CB">
        <w:rPr>
          <w:rFonts w:asciiTheme="minorHAnsi" w:hAnsiTheme="minorHAnsi" w:cstheme="minorHAnsi"/>
        </w:rPr>
        <w:lastRenderedPageBreak/>
        <w:t xml:space="preserve">Če prodajalec zamudi z izpolnitvijo, ima kupec pravico zahtevati tako izpolnitev obveznosti kot pogodbeno kazen. </w:t>
      </w:r>
    </w:p>
    <w:p w14:paraId="4EB00ED2" w14:textId="77777777" w:rsidR="0051534B" w:rsidRPr="007651CB" w:rsidRDefault="0051534B" w:rsidP="0051534B">
      <w:pPr>
        <w:rPr>
          <w:rFonts w:asciiTheme="minorHAnsi" w:hAnsiTheme="minorHAnsi" w:cstheme="minorHAnsi"/>
        </w:rPr>
      </w:pPr>
    </w:p>
    <w:bookmarkEnd w:id="48"/>
    <w:p w14:paraId="3C53BCD2" w14:textId="2E8C0A7D" w:rsidR="00E354B2" w:rsidRPr="007651CB" w:rsidRDefault="00E354B2" w:rsidP="00E354B2">
      <w:pPr>
        <w:rPr>
          <w:rFonts w:asciiTheme="minorHAnsi" w:hAnsiTheme="minorHAnsi" w:cstheme="minorHAnsi"/>
        </w:rPr>
      </w:pPr>
      <w:r w:rsidRPr="007651CB">
        <w:rPr>
          <w:rFonts w:asciiTheme="minorHAnsi" w:hAnsiTheme="minorHAnsi" w:cstheme="minorHAnsi"/>
        </w:rPr>
        <w:t>Pravica zaračunati pogodbeno kazen</w:t>
      </w:r>
      <w:r w:rsidR="002C1FEC" w:rsidRPr="007651CB">
        <w:rPr>
          <w:rFonts w:asciiTheme="minorHAnsi" w:hAnsiTheme="minorHAnsi" w:cstheme="minorHAnsi"/>
        </w:rPr>
        <w:t>,</w:t>
      </w:r>
      <w:r w:rsidRPr="007651CB">
        <w:rPr>
          <w:rFonts w:asciiTheme="minorHAnsi" w:hAnsiTheme="minorHAnsi" w:cstheme="minorHAnsi"/>
        </w:rPr>
        <w:t xml:space="preserve"> ni pogojena z nastankom škode kupcu. </w:t>
      </w:r>
    </w:p>
    <w:p w14:paraId="43A64320" w14:textId="77777777" w:rsidR="0051534B" w:rsidRPr="007651CB" w:rsidRDefault="0051534B" w:rsidP="0051534B">
      <w:pPr>
        <w:rPr>
          <w:rFonts w:asciiTheme="minorHAnsi" w:hAnsiTheme="minorHAnsi" w:cstheme="minorHAnsi"/>
        </w:rPr>
      </w:pPr>
    </w:p>
    <w:p w14:paraId="182C19BB" w14:textId="4D7B28A3" w:rsidR="00E354B2" w:rsidRPr="007651CB" w:rsidRDefault="00E354B2" w:rsidP="00E354B2">
      <w:pPr>
        <w:rPr>
          <w:rFonts w:asciiTheme="minorHAnsi" w:hAnsiTheme="minorHAnsi" w:cstheme="minorHAnsi"/>
        </w:rPr>
      </w:pPr>
      <w:r w:rsidRPr="007651CB">
        <w:rPr>
          <w:rFonts w:asciiTheme="minorHAnsi" w:hAnsiTheme="minorHAnsi" w:cstheme="minorHAnsi"/>
        </w:rPr>
        <w:t>Prodajalec je dolžan pogodbeno kazen plačati v roku osmih (8) dni od prejema zahtevka (računa) kupca. Kupec si pridržuje pravico pobotati pogodbeno kazen z zneski odprtih terjatev prodajalca do kupca.</w:t>
      </w:r>
    </w:p>
    <w:p w14:paraId="69E11C58" w14:textId="77777777" w:rsidR="00990AE8" w:rsidRPr="007651CB" w:rsidRDefault="00990AE8" w:rsidP="0051534B"/>
    <w:p w14:paraId="7010D761" w14:textId="77777777" w:rsidR="0051534B" w:rsidRPr="007651CB" w:rsidRDefault="0051534B" w:rsidP="0051534B">
      <w:r w:rsidRPr="007651CB">
        <w:rPr>
          <w:b/>
          <w:bCs/>
          <w:kern w:val="32"/>
        </w:rPr>
        <w:t>POVRNITEV ŠKODE</w:t>
      </w:r>
    </w:p>
    <w:p w14:paraId="5BFE7C1C"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4A1BDEA3" w14:textId="7F972CA9" w:rsidR="00E354B2" w:rsidRPr="007651CB" w:rsidRDefault="00E354B2" w:rsidP="00E354B2">
      <w:r w:rsidRPr="007651CB">
        <w:t xml:space="preserve">V primeru, če bi kupcu nastala zaradi neizpolnjevanja obveznosti prodajalca, ki so dogovorjene s to pogodbo, škoda, bo kupec povrnitev škode uveljavljal </w:t>
      </w:r>
      <w:r w:rsidRPr="007651CB">
        <w:rPr>
          <w:rFonts w:asciiTheme="minorHAnsi" w:hAnsiTheme="minorHAnsi" w:cstheme="minorHAnsi"/>
        </w:rPr>
        <w:t xml:space="preserve">po splošnih načelih odškodninske </w:t>
      </w:r>
      <w:r w:rsidRPr="007651CB">
        <w:t xml:space="preserve">odgovornosti, neodvisno od uveljavljanja pogodbene kazni ali unovčitve finančnega zavarovanja. </w:t>
      </w:r>
    </w:p>
    <w:p w14:paraId="1D21E60F" w14:textId="77777777" w:rsidR="0051534B" w:rsidRPr="007651CB" w:rsidRDefault="0051534B" w:rsidP="0051534B"/>
    <w:p w14:paraId="660C4839" w14:textId="08D2DD25" w:rsidR="00E354B2" w:rsidRPr="007651CB" w:rsidRDefault="00E354B2" w:rsidP="00E354B2">
      <w:pPr>
        <w:rPr>
          <w:rFonts w:asciiTheme="minorHAnsi" w:hAnsiTheme="minorHAnsi" w:cstheme="minorHAnsi"/>
        </w:rPr>
      </w:pPr>
      <w:r w:rsidRPr="007651CB">
        <w:rPr>
          <w:rFonts w:asciiTheme="minorHAnsi" w:hAnsiTheme="minorHAnsi" w:cstheme="minorHAnsi"/>
        </w:rPr>
        <w:t>Škodo, kupec in prodajalec pobotata pri plačilu. V kolikor navedeno ni mogoče</w:t>
      </w:r>
      <w:r w:rsidR="00C254A1" w:rsidRPr="007651CB">
        <w:rPr>
          <w:rFonts w:asciiTheme="minorHAnsi" w:hAnsiTheme="minorHAnsi" w:cstheme="minorHAnsi"/>
        </w:rPr>
        <w:t>,</w:t>
      </w:r>
      <w:r w:rsidRPr="007651CB">
        <w:rPr>
          <w:rFonts w:asciiTheme="minorHAnsi" w:hAnsiTheme="minorHAnsi" w:cstheme="minorHAnsi"/>
        </w:rPr>
        <w:t xml:space="preserve"> mora prodajalec plačati odškodnino v roku osmih (8) dni od prejema računa za odškodnino.</w:t>
      </w:r>
    </w:p>
    <w:p w14:paraId="2B1D916E" w14:textId="77777777" w:rsidR="0051534B" w:rsidRPr="007651CB" w:rsidRDefault="0051534B" w:rsidP="0051534B"/>
    <w:p w14:paraId="2860FB3C" w14:textId="77777777" w:rsidR="0051534B" w:rsidRPr="007651CB" w:rsidRDefault="0051534B" w:rsidP="0051534B">
      <w:pPr>
        <w:rPr>
          <w:rFonts w:cs="Arial"/>
        </w:rPr>
      </w:pPr>
      <w:r w:rsidRPr="007651CB">
        <w:t xml:space="preserve">Prav tako si kupec v primeru, ko odstopi od pogodbe, iz razlogov, ki so na strani prodajalca pridržuje pravico, da </w:t>
      </w:r>
      <w:r w:rsidRPr="007651CB">
        <w:rPr>
          <w:rFonts w:cs="Arial"/>
        </w:rPr>
        <w:t xml:space="preserve">na stroške prodajalca kupi istovrstno blago enakih količin na osnovi </w:t>
      </w:r>
      <w:bookmarkStart w:id="49" w:name="_Hlk103171819"/>
      <w:r w:rsidRPr="007651CB">
        <w:rPr>
          <w:rFonts w:cs="Arial"/>
        </w:rPr>
        <w:t>oz. po pravilih</w:t>
      </w:r>
      <w:bookmarkEnd w:id="49"/>
      <w:r w:rsidRPr="007651CB">
        <w:rPr>
          <w:rFonts w:cs="Arial"/>
        </w:rPr>
        <w:t xml:space="preserve"> kritnega nakupa drugje in hkrati zahteva od prodajalca povračilo škode.</w:t>
      </w:r>
    </w:p>
    <w:p w14:paraId="3F3C51E0" w14:textId="77777777" w:rsidR="0051534B" w:rsidRPr="007651CB" w:rsidRDefault="0051534B" w:rsidP="0051534B">
      <w:pPr>
        <w:keepNext/>
        <w:spacing w:before="240" w:line="259" w:lineRule="auto"/>
        <w:outlineLvl w:val="0"/>
        <w:rPr>
          <w:b/>
          <w:bCs/>
          <w:kern w:val="32"/>
        </w:rPr>
      </w:pPr>
      <w:bookmarkStart w:id="50" w:name="_Toc103285357"/>
      <w:bookmarkStart w:id="51" w:name="_Toc172536643"/>
      <w:r w:rsidRPr="007651CB">
        <w:rPr>
          <w:b/>
          <w:bCs/>
          <w:kern w:val="32"/>
        </w:rPr>
        <w:t>SKRBNIKI POGODBE</w:t>
      </w:r>
      <w:bookmarkEnd w:id="50"/>
      <w:bookmarkEnd w:id="51"/>
      <w:r w:rsidRPr="007651CB">
        <w:rPr>
          <w:b/>
          <w:bCs/>
          <w:kern w:val="32"/>
        </w:rPr>
        <w:t xml:space="preserve"> </w:t>
      </w:r>
    </w:p>
    <w:p w14:paraId="7A531ACA"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6137B33D" w14:textId="77777777" w:rsidR="0051534B" w:rsidRPr="007651CB" w:rsidRDefault="0051534B" w:rsidP="0051534B">
      <w:pPr>
        <w:rPr>
          <w:rFonts w:cs="Arial"/>
        </w:rPr>
      </w:pPr>
      <w:r w:rsidRPr="007651CB">
        <w:rPr>
          <w:rFonts w:cs="Arial"/>
        </w:rPr>
        <w:t>Podpisniki te pogodbe imenujejo naslednje skrbnike:</w:t>
      </w:r>
    </w:p>
    <w:p w14:paraId="30E40EBE" w14:textId="77777777" w:rsidR="0051534B" w:rsidRPr="007651CB" w:rsidRDefault="0051534B" w:rsidP="0051534B">
      <w:pPr>
        <w:rPr>
          <w:rFonts w:cs="Arial"/>
        </w:rPr>
      </w:pPr>
    </w:p>
    <w:p w14:paraId="381651DC" w14:textId="77777777" w:rsidR="0051534B" w:rsidRPr="007651CB" w:rsidRDefault="0051534B" w:rsidP="0051534B">
      <w:pPr>
        <w:rPr>
          <w:rFonts w:cs="Arial"/>
          <w:b/>
          <w:i/>
        </w:rPr>
      </w:pPr>
      <w:r w:rsidRPr="007651CB">
        <w:rPr>
          <w:rFonts w:cs="Arial"/>
          <w:b/>
          <w:i/>
        </w:rPr>
        <w:t>kupec:</w:t>
      </w:r>
    </w:p>
    <w:p w14:paraId="3AFB8AA3" w14:textId="126EC0F9" w:rsidR="0051534B" w:rsidRPr="007651CB" w:rsidRDefault="00990AE8" w:rsidP="0051534B">
      <w:pPr>
        <w:rPr>
          <w:rFonts w:cs="Arial"/>
        </w:rPr>
      </w:pPr>
      <w:r w:rsidRPr="007651CB">
        <w:rPr>
          <w:rFonts w:cs="Arial"/>
        </w:rPr>
        <w:t>sord@dbr.si</w:t>
      </w:r>
    </w:p>
    <w:p w14:paraId="30AF321F" w14:textId="77777777" w:rsidR="00990AE8" w:rsidRPr="007651CB" w:rsidRDefault="00990AE8" w:rsidP="0051534B">
      <w:pPr>
        <w:rPr>
          <w:rFonts w:cs="Arial"/>
        </w:rPr>
      </w:pPr>
    </w:p>
    <w:p w14:paraId="5F025798" w14:textId="77777777" w:rsidR="0051534B" w:rsidRPr="007651CB" w:rsidRDefault="0051534B" w:rsidP="0051534B">
      <w:pPr>
        <w:rPr>
          <w:rFonts w:cs="Arial"/>
          <w:b/>
          <w:i/>
        </w:rPr>
      </w:pPr>
      <w:r w:rsidRPr="007651C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7651CB" w14:paraId="19ECB03B" w14:textId="77777777" w:rsidTr="003F5EB8">
        <w:tc>
          <w:tcPr>
            <w:tcW w:w="3982" w:type="dxa"/>
          </w:tcPr>
          <w:p w14:paraId="77E74DE3" w14:textId="77777777" w:rsidR="0051534B" w:rsidRPr="007651CB" w:rsidRDefault="0051534B" w:rsidP="0051534B">
            <w:pPr>
              <w:jc w:val="center"/>
              <w:rPr>
                <w:rFonts w:cs="Arial"/>
                <w:b/>
              </w:rPr>
            </w:pPr>
            <w:r w:rsidRPr="007651CB">
              <w:rPr>
                <w:rFonts w:cs="Arial"/>
                <w:b/>
              </w:rPr>
              <w:t>Imenovanje</w:t>
            </w:r>
          </w:p>
        </w:tc>
        <w:tc>
          <w:tcPr>
            <w:tcW w:w="2795" w:type="dxa"/>
          </w:tcPr>
          <w:p w14:paraId="7FA3FE57" w14:textId="77777777" w:rsidR="0051534B" w:rsidRPr="007651CB" w:rsidRDefault="0051534B" w:rsidP="0051534B">
            <w:pPr>
              <w:jc w:val="center"/>
              <w:rPr>
                <w:rFonts w:cs="Arial"/>
                <w:b/>
              </w:rPr>
            </w:pPr>
            <w:r w:rsidRPr="007651CB">
              <w:rPr>
                <w:rFonts w:cs="Arial"/>
                <w:b/>
              </w:rPr>
              <w:t>Ime in priimek</w:t>
            </w:r>
          </w:p>
        </w:tc>
        <w:tc>
          <w:tcPr>
            <w:tcW w:w="2245" w:type="dxa"/>
          </w:tcPr>
          <w:p w14:paraId="516139A1" w14:textId="77777777" w:rsidR="0051534B" w:rsidRPr="007651CB" w:rsidRDefault="0051534B" w:rsidP="0051534B">
            <w:pPr>
              <w:jc w:val="center"/>
              <w:rPr>
                <w:rFonts w:cs="Arial"/>
                <w:b/>
              </w:rPr>
            </w:pPr>
            <w:r w:rsidRPr="007651CB">
              <w:rPr>
                <w:rFonts w:cs="Arial"/>
                <w:b/>
              </w:rPr>
              <w:t>Kontaktni podatki</w:t>
            </w:r>
          </w:p>
        </w:tc>
      </w:tr>
      <w:tr w:rsidR="0051534B" w:rsidRPr="007651CB" w14:paraId="492456B4" w14:textId="77777777" w:rsidTr="003F5EB8">
        <w:tc>
          <w:tcPr>
            <w:tcW w:w="3982" w:type="dxa"/>
          </w:tcPr>
          <w:p w14:paraId="283179A3" w14:textId="77777777" w:rsidR="0051534B" w:rsidRPr="007651CB" w:rsidRDefault="0051534B" w:rsidP="0051534B">
            <w:pPr>
              <w:rPr>
                <w:rFonts w:cs="Arial"/>
              </w:rPr>
            </w:pPr>
            <w:r w:rsidRPr="007651CB">
              <w:rPr>
                <w:rFonts w:cs="Arial"/>
              </w:rPr>
              <w:t>Skrbnik pogodbe:</w:t>
            </w:r>
          </w:p>
        </w:tc>
        <w:tc>
          <w:tcPr>
            <w:tcW w:w="2795" w:type="dxa"/>
          </w:tcPr>
          <w:p w14:paraId="0D143085" w14:textId="77777777" w:rsidR="0051534B" w:rsidRPr="007651CB" w:rsidRDefault="0051534B" w:rsidP="0051534B">
            <w:pPr>
              <w:rPr>
                <w:rFonts w:cs="Arial"/>
              </w:rPr>
            </w:pPr>
          </w:p>
        </w:tc>
        <w:tc>
          <w:tcPr>
            <w:tcW w:w="2245" w:type="dxa"/>
          </w:tcPr>
          <w:p w14:paraId="5A960AAC" w14:textId="77777777" w:rsidR="0051534B" w:rsidRPr="007651CB" w:rsidRDefault="0051534B" w:rsidP="0051534B">
            <w:pPr>
              <w:rPr>
                <w:rFonts w:cs="Arial"/>
              </w:rPr>
            </w:pPr>
          </w:p>
        </w:tc>
      </w:tr>
    </w:tbl>
    <w:p w14:paraId="4E01694D" w14:textId="77777777" w:rsidR="0051534B" w:rsidRPr="007651CB" w:rsidRDefault="0051534B" w:rsidP="0051534B">
      <w:pPr>
        <w:keepNext/>
        <w:spacing w:before="240" w:after="60"/>
        <w:outlineLvl w:val="0"/>
        <w:rPr>
          <w:b/>
          <w:bCs/>
          <w:kern w:val="32"/>
        </w:rPr>
      </w:pPr>
      <w:bookmarkStart w:id="52" w:name="_Toc103285358"/>
      <w:bookmarkStart w:id="53" w:name="_Toc172536644"/>
      <w:r w:rsidRPr="007651CB">
        <w:rPr>
          <w:b/>
          <w:bCs/>
          <w:kern w:val="32"/>
        </w:rPr>
        <w:t>POSLOVNA SKRIVNOST</w:t>
      </w:r>
      <w:bookmarkEnd w:id="52"/>
      <w:bookmarkEnd w:id="53"/>
    </w:p>
    <w:p w14:paraId="3462ADD4"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48B36665" w14:textId="77777777" w:rsidR="0051534B" w:rsidRPr="007651CB" w:rsidRDefault="0051534B" w:rsidP="0051534B">
      <w:pPr>
        <w:overflowPunct w:val="0"/>
        <w:autoSpaceDE w:val="0"/>
        <w:autoSpaceDN w:val="0"/>
        <w:adjustRightInd w:val="0"/>
        <w:ind w:right="-2"/>
        <w:textAlignment w:val="baseline"/>
        <w:rPr>
          <w:rFonts w:cs="Arial"/>
        </w:rPr>
      </w:pPr>
      <w:r w:rsidRPr="007651C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7651CB" w:rsidRDefault="0051534B" w:rsidP="0051534B">
      <w:pPr>
        <w:overflowPunct w:val="0"/>
        <w:autoSpaceDE w:val="0"/>
        <w:autoSpaceDN w:val="0"/>
        <w:adjustRightInd w:val="0"/>
        <w:ind w:right="-2"/>
        <w:textAlignment w:val="baseline"/>
        <w:rPr>
          <w:rFonts w:cs="Arial"/>
        </w:rPr>
      </w:pPr>
    </w:p>
    <w:p w14:paraId="3F88F64D" w14:textId="77777777" w:rsidR="0051534B" w:rsidRPr="007651CB" w:rsidRDefault="0051534B" w:rsidP="0051534B">
      <w:pPr>
        <w:overflowPunct w:val="0"/>
        <w:autoSpaceDE w:val="0"/>
        <w:autoSpaceDN w:val="0"/>
        <w:adjustRightInd w:val="0"/>
        <w:ind w:right="-2"/>
        <w:textAlignment w:val="baseline"/>
        <w:rPr>
          <w:rFonts w:cs="Arial"/>
        </w:rPr>
      </w:pPr>
      <w:r w:rsidRPr="007651CB">
        <w:rPr>
          <w:rFonts w:cs="Arial"/>
        </w:rPr>
        <w:t xml:space="preserve">Obveznost varovanja poslovne skrivnosti se nanaša tako na čas izvrševanja te pogodbe, kot tudi na čas po tem, razen če se stranki ne dogovorita drugače. </w:t>
      </w:r>
    </w:p>
    <w:p w14:paraId="045DABA3" w14:textId="77777777" w:rsidR="0051534B" w:rsidRPr="007651CB" w:rsidRDefault="0051534B" w:rsidP="0051534B">
      <w:pPr>
        <w:overflowPunct w:val="0"/>
        <w:autoSpaceDE w:val="0"/>
        <w:autoSpaceDN w:val="0"/>
        <w:adjustRightInd w:val="0"/>
        <w:ind w:right="-2"/>
        <w:textAlignment w:val="baseline"/>
        <w:rPr>
          <w:rFonts w:cs="Arial"/>
        </w:rPr>
      </w:pPr>
    </w:p>
    <w:p w14:paraId="188E4084" w14:textId="77777777" w:rsidR="0051534B" w:rsidRPr="007651CB" w:rsidRDefault="0051534B" w:rsidP="0051534B">
      <w:pPr>
        <w:overflowPunct w:val="0"/>
        <w:autoSpaceDE w:val="0"/>
        <w:autoSpaceDN w:val="0"/>
        <w:adjustRightInd w:val="0"/>
        <w:ind w:right="-2"/>
        <w:textAlignment w:val="baseline"/>
        <w:rPr>
          <w:rFonts w:cs="Arial"/>
        </w:rPr>
      </w:pPr>
      <w:r w:rsidRPr="007651CB">
        <w:rPr>
          <w:rFonts w:cs="Arial"/>
        </w:rPr>
        <w:t>Prodajalec se zavezuje, da bo:</w:t>
      </w:r>
    </w:p>
    <w:p w14:paraId="244DD98D" w14:textId="77777777" w:rsidR="0051534B" w:rsidRPr="007651C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opravil vse potrebne aktivnosti, da bodo varovani podatki ostali zaupni ter varni pred krajo ali kakršnokoli protipravno odsvojitvijo;</w:t>
      </w:r>
    </w:p>
    <w:p w14:paraId="599FC8A4" w14:textId="181DBB35" w:rsidR="0051534B" w:rsidRPr="007651C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posredovane podatke uporabil samo za izvedbo te pogodbe;</w:t>
      </w:r>
    </w:p>
    <w:p w14:paraId="61E13449" w14:textId="77777777" w:rsidR="0051534B" w:rsidRPr="007651C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po poteku te pogodbe kupcu vrnil ali uničil vse podatke, ki jih je od kupca pridobil v času trajanja te pogodbe, vključujoč morebitne kopije.</w:t>
      </w:r>
    </w:p>
    <w:p w14:paraId="08577FB6" w14:textId="77777777" w:rsidR="008C4A96" w:rsidRPr="008C4A96" w:rsidRDefault="008C4A96" w:rsidP="008C4A96">
      <w:pPr>
        <w:keepNext/>
        <w:spacing w:before="240" w:after="60"/>
        <w:outlineLvl w:val="0"/>
        <w:rPr>
          <w:b/>
          <w:bCs/>
          <w:kern w:val="32"/>
        </w:rPr>
      </w:pPr>
      <w:bookmarkStart w:id="54" w:name="_Toc162525036"/>
      <w:bookmarkStart w:id="55" w:name="_Toc172536645"/>
      <w:r w:rsidRPr="008C4A96">
        <w:rPr>
          <w:b/>
          <w:bCs/>
          <w:kern w:val="32"/>
        </w:rPr>
        <w:lastRenderedPageBreak/>
        <w:t>SPREMEMBE POGODBE</w:t>
      </w:r>
      <w:bookmarkEnd w:id="54"/>
      <w:bookmarkEnd w:id="55"/>
    </w:p>
    <w:p w14:paraId="1FCB3120" w14:textId="77777777" w:rsidR="008C4A96" w:rsidRPr="008C4A96" w:rsidRDefault="008C4A96" w:rsidP="008C4A96">
      <w:pPr>
        <w:numPr>
          <w:ilvl w:val="0"/>
          <w:numId w:val="3"/>
        </w:numPr>
        <w:spacing w:line="276" w:lineRule="auto"/>
        <w:contextualSpacing/>
        <w:jc w:val="center"/>
        <w:rPr>
          <w:rFonts w:asciiTheme="minorHAnsi" w:eastAsia="Calibri" w:hAnsiTheme="minorHAnsi" w:cstheme="minorBidi"/>
          <w:b/>
          <w:bCs/>
          <w:lang w:eastAsia="en-US"/>
        </w:rPr>
      </w:pPr>
      <w:r w:rsidRPr="008C4A96">
        <w:rPr>
          <w:rFonts w:asciiTheme="minorHAnsi" w:eastAsia="Calibri" w:hAnsiTheme="minorHAnsi" w:cstheme="minorBidi"/>
          <w:b/>
          <w:bCs/>
          <w:lang w:eastAsia="en-US"/>
        </w:rPr>
        <w:t>člen</w:t>
      </w:r>
    </w:p>
    <w:p w14:paraId="51286174" w14:textId="77777777" w:rsidR="008C4A96" w:rsidRDefault="008C4A96" w:rsidP="008C4A96">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152F8E43" w14:textId="77777777" w:rsidR="008C4A96" w:rsidRDefault="008C4A96" w:rsidP="008C4A96">
      <w:pPr>
        <w:pStyle w:val="Tekstpogodba-Marko"/>
        <w:spacing w:after="0"/>
        <w:rPr>
          <w:rFonts w:ascii="Arial" w:hAnsi="Arial" w:cs="Arial"/>
        </w:rPr>
      </w:pPr>
      <w:r>
        <w:rPr>
          <w:rFonts w:ascii="Arial" w:hAnsi="Arial" w:cs="Arial"/>
        </w:rPr>
        <w:t xml:space="preserve">V skladu s točko 1. prvega odstavka 95. člena ZJN-3 so možne </w:t>
      </w:r>
      <w:r w:rsidRPr="006E70DC">
        <w:rPr>
          <w:rFonts w:ascii="Arial" w:hAnsi="Arial" w:cs="Arial"/>
        </w:rPr>
        <w:t>sprememb</w:t>
      </w:r>
      <w:r>
        <w:rPr>
          <w:rFonts w:ascii="Arial" w:hAnsi="Arial" w:cs="Arial"/>
        </w:rPr>
        <w:t>e</w:t>
      </w:r>
      <w:r w:rsidRPr="006E70DC">
        <w:rPr>
          <w:rFonts w:ascii="Arial" w:hAnsi="Arial" w:cs="Arial"/>
        </w:rPr>
        <w:t xml:space="preserve"> rokov izvedbe, lokacije dobave </w:t>
      </w:r>
      <w:r>
        <w:rPr>
          <w:rFonts w:ascii="Arial" w:hAnsi="Arial" w:cs="Arial"/>
        </w:rPr>
        <w:t>in</w:t>
      </w:r>
      <w:r w:rsidRPr="006E70DC">
        <w:rPr>
          <w:rFonts w:ascii="Arial" w:hAnsi="Arial" w:cs="Arial"/>
        </w:rPr>
        <w:t xml:space="preserve"> količin blaga za prevzem oz. dobavo </w:t>
      </w:r>
      <w:r>
        <w:rPr>
          <w:rFonts w:ascii="Arial" w:hAnsi="Arial" w:cs="Arial"/>
        </w:rPr>
        <w:t>ter posledično cen v primerih:</w:t>
      </w:r>
    </w:p>
    <w:p w14:paraId="5C716220" w14:textId="56A21D9E" w:rsidR="008C4A96" w:rsidRPr="006E70DC" w:rsidRDefault="008C4A96" w:rsidP="008C4A96">
      <w:pPr>
        <w:pStyle w:val="Tekstpogodba-Marko"/>
        <w:numPr>
          <w:ilvl w:val="0"/>
          <w:numId w:val="38"/>
        </w:numPr>
        <w:spacing w:after="0"/>
        <w:ind w:left="709"/>
        <w:rPr>
          <w:rFonts w:ascii="Arial" w:hAnsi="Arial" w:cs="Arial"/>
        </w:rPr>
      </w:pPr>
      <w:r>
        <w:rPr>
          <w:rFonts w:ascii="Arial" w:hAnsi="Arial" w:cs="Arial"/>
        </w:rPr>
        <w:t>tehničnih težav v rezervoarjih, ki bi se ugotovile ob popolni izpraznitvi in čiščenju rezervoarja;</w:t>
      </w:r>
    </w:p>
    <w:p w14:paraId="04CE51E6" w14:textId="24572B70" w:rsidR="008C4A96" w:rsidRPr="006E70DC" w:rsidRDefault="008C4A96" w:rsidP="008C4A96">
      <w:pPr>
        <w:pStyle w:val="Odstavekseznama"/>
        <w:numPr>
          <w:ilvl w:val="0"/>
          <w:numId w:val="37"/>
        </w:numPr>
        <w:spacing w:after="160" w:line="259" w:lineRule="auto"/>
        <w:rPr>
          <w:rFonts w:ascii="Arial" w:hAnsi="Arial" w:cs="Arial"/>
        </w:rPr>
      </w:pPr>
      <w:r w:rsidRPr="006E70DC">
        <w:rPr>
          <w:rFonts w:ascii="Arial" w:hAnsi="Arial" w:cs="Arial"/>
        </w:rPr>
        <w:t xml:space="preserve">tehničnih težav, ki </w:t>
      </w:r>
      <w:r>
        <w:rPr>
          <w:rFonts w:ascii="Arial" w:hAnsi="Arial" w:cs="Arial"/>
        </w:rPr>
        <w:t xml:space="preserve">bi </w:t>
      </w:r>
      <w:r w:rsidRPr="006E70DC">
        <w:rPr>
          <w:rFonts w:ascii="Arial" w:hAnsi="Arial" w:cs="Arial"/>
        </w:rPr>
        <w:t>se lahko pojavi</w:t>
      </w:r>
      <w:r>
        <w:rPr>
          <w:rFonts w:ascii="Arial" w:hAnsi="Arial" w:cs="Arial"/>
        </w:rPr>
        <w:t>le</w:t>
      </w:r>
      <w:r w:rsidRPr="006E70DC">
        <w:rPr>
          <w:rFonts w:ascii="Arial" w:hAnsi="Arial" w:cs="Arial"/>
        </w:rPr>
        <w:t xml:space="preserve"> pri </w:t>
      </w:r>
      <w:r>
        <w:rPr>
          <w:rFonts w:ascii="Arial" w:hAnsi="Arial" w:cs="Arial"/>
        </w:rPr>
        <w:t>prejemu goriva</w:t>
      </w:r>
      <w:r w:rsidRPr="006E70DC">
        <w:rPr>
          <w:rFonts w:ascii="Arial" w:hAnsi="Arial" w:cs="Arial"/>
        </w:rPr>
        <w:t>;</w:t>
      </w:r>
    </w:p>
    <w:p w14:paraId="7A28AA16" w14:textId="685FEF50" w:rsidR="008C4A96" w:rsidRPr="007E549C" w:rsidRDefault="008C4A96" w:rsidP="008C4A96">
      <w:pPr>
        <w:pStyle w:val="Odstavekseznama"/>
        <w:numPr>
          <w:ilvl w:val="0"/>
          <w:numId w:val="37"/>
        </w:numPr>
        <w:spacing w:after="160" w:line="259" w:lineRule="auto"/>
        <w:rPr>
          <w:rFonts w:ascii="Arial" w:hAnsi="Arial" w:cs="Arial"/>
        </w:rPr>
      </w:pPr>
      <w:r>
        <w:rPr>
          <w:rFonts w:ascii="Arial" w:hAnsi="Arial" w:cs="Arial"/>
        </w:rPr>
        <w:t>morebitnih logističnih težav pri izvedbi del, na katere prodajalec nima ali ni imel vpliva;</w:t>
      </w:r>
    </w:p>
    <w:p w14:paraId="0511FD6A" w14:textId="5906EBCE" w:rsidR="008C4A96" w:rsidRPr="00121BCD" w:rsidRDefault="008C4A96" w:rsidP="008C4A96">
      <w:pPr>
        <w:pStyle w:val="Odstavekseznama"/>
        <w:numPr>
          <w:ilvl w:val="0"/>
          <w:numId w:val="37"/>
        </w:numPr>
        <w:spacing w:after="160" w:line="259" w:lineRule="auto"/>
        <w:jc w:val="left"/>
        <w:rPr>
          <w:rFonts w:ascii="Arial" w:hAnsi="Arial" w:cs="Arial"/>
        </w:rPr>
      </w:pPr>
      <w:r w:rsidRPr="00121BCD">
        <w:rPr>
          <w:rFonts w:ascii="Arial" w:hAnsi="Arial" w:cs="Arial"/>
        </w:rPr>
        <w:t xml:space="preserve">okoliščin, ki jih </w:t>
      </w:r>
      <w:r>
        <w:rPr>
          <w:rFonts w:ascii="Arial" w:hAnsi="Arial" w:cs="Arial"/>
        </w:rPr>
        <w:t>kupec</w:t>
      </w:r>
      <w:r w:rsidRPr="00121BCD">
        <w:rPr>
          <w:rFonts w:ascii="Arial" w:hAnsi="Arial" w:cs="Arial"/>
        </w:rPr>
        <w:t xml:space="preserve"> ni mogel vnaprej predvideti, npr. ukrepi državnih organov</w:t>
      </w:r>
      <w:r>
        <w:rPr>
          <w:rFonts w:ascii="Arial" w:hAnsi="Arial" w:cs="Arial"/>
        </w:rPr>
        <w:t xml:space="preserve"> ali</w:t>
      </w:r>
      <w:r w:rsidRPr="00121BCD">
        <w:rPr>
          <w:rFonts w:ascii="Arial" w:hAnsi="Arial" w:cs="Arial"/>
        </w:rPr>
        <w:t xml:space="preserve"> motnje </w:t>
      </w:r>
      <w:r>
        <w:rPr>
          <w:rFonts w:ascii="Arial" w:hAnsi="Arial" w:cs="Arial"/>
        </w:rPr>
        <w:t>pri oskrbi</w:t>
      </w:r>
      <w:r w:rsidRPr="00121BCD">
        <w:rPr>
          <w:rFonts w:ascii="Arial" w:hAnsi="Arial" w:cs="Arial"/>
        </w:rPr>
        <w:t>.</w:t>
      </w:r>
    </w:p>
    <w:p w14:paraId="6785C7D6" w14:textId="77777777" w:rsidR="0051534B" w:rsidRPr="007651CB" w:rsidRDefault="0051534B" w:rsidP="0051534B">
      <w:pPr>
        <w:keepNext/>
        <w:spacing w:before="240" w:after="60"/>
        <w:outlineLvl w:val="0"/>
        <w:rPr>
          <w:b/>
          <w:bCs/>
          <w:kern w:val="32"/>
        </w:rPr>
      </w:pPr>
      <w:bookmarkStart w:id="56" w:name="_Toc75370453"/>
      <w:bookmarkStart w:id="57" w:name="_Toc103285359"/>
      <w:bookmarkStart w:id="58" w:name="_Toc172536646"/>
      <w:r w:rsidRPr="007651CB">
        <w:rPr>
          <w:b/>
          <w:bCs/>
          <w:kern w:val="32"/>
        </w:rPr>
        <w:t>ODSTOP OD POGODBE</w:t>
      </w:r>
      <w:bookmarkEnd w:id="56"/>
      <w:bookmarkEnd w:id="57"/>
      <w:bookmarkEnd w:id="58"/>
    </w:p>
    <w:p w14:paraId="2E6F7415" w14:textId="77777777" w:rsidR="0051534B" w:rsidRPr="007651CB" w:rsidRDefault="0051534B" w:rsidP="0051534B">
      <w:pPr>
        <w:numPr>
          <w:ilvl w:val="0"/>
          <w:numId w:val="3"/>
        </w:numPr>
        <w:contextualSpacing/>
        <w:jc w:val="center"/>
        <w:rPr>
          <w:rFonts w:asciiTheme="minorHAnsi" w:eastAsia="Calibri" w:hAnsiTheme="minorHAnsi" w:cstheme="minorHAnsi"/>
          <w:b/>
          <w:lang w:eastAsia="en-US"/>
        </w:rPr>
      </w:pPr>
      <w:r w:rsidRPr="007651CB">
        <w:rPr>
          <w:rFonts w:asciiTheme="minorHAnsi" w:eastAsia="Calibri" w:hAnsiTheme="minorHAnsi" w:cstheme="minorHAnsi"/>
          <w:b/>
          <w:lang w:eastAsia="en-US"/>
        </w:rPr>
        <w:t>člen</w:t>
      </w:r>
    </w:p>
    <w:p w14:paraId="04C50A85" w14:textId="77777777" w:rsidR="0051534B" w:rsidRPr="007651CB" w:rsidRDefault="0051534B" w:rsidP="0051534B">
      <w:pPr>
        <w:rPr>
          <w:rFonts w:asciiTheme="minorHAnsi" w:hAnsiTheme="minorHAnsi" w:cstheme="minorHAnsi"/>
          <w:lang w:val="x-none" w:eastAsia="x-none"/>
        </w:rPr>
      </w:pPr>
      <w:r w:rsidRPr="007651CB">
        <w:rPr>
          <w:rFonts w:asciiTheme="minorHAnsi" w:hAnsiTheme="minorHAnsi" w:cstheme="minorHAnsi"/>
          <w:lang w:val="x-none" w:eastAsia="x-none"/>
        </w:rPr>
        <w:t>V primeru, da</w:t>
      </w:r>
      <w:r w:rsidRPr="007651CB">
        <w:rPr>
          <w:rFonts w:asciiTheme="minorHAnsi" w:hAnsiTheme="minorHAnsi" w:cstheme="minorHAnsi"/>
          <w:lang w:eastAsia="x-none"/>
        </w:rPr>
        <w:t xml:space="preserve"> prodajalec</w:t>
      </w:r>
      <w:r w:rsidRPr="007651CB">
        <w:rPr>
          <w:rFonts w:asciiTheme="minorHAnsi" w:hAnsiTheme="minorHAnsi" w:cstheme="minorHAnsi"/>
          <w:lang w:val="x-none" w:eastAsia="x-none"/>
        </w:rPr>
        <w:t>:</w:t>
      </w:r>
    </w:p>
    <w:p w14:paraId="16314F55" w14:textId="7E4AA8A3" w:rsidR="0051534B" w:rsidRPr="008C4A96" w:rsidRDefault="00BD4873" w:rsidP="0051534B">
      <w:pPr>
        <w:numPr>
          <w:ilvl w:val="0"/>
          <w:numId w:val="24"/>
        </w:numPr>
        <w:contextualSpacing/>
        <w:rPr>
          <w:rFonts w:asciiTheme="minorHAnsi" w:eastAsia="Calibri" w:hAnsiTheme="minorHAnsi" w:cstheme="minorHAnsi"/>
          <w:lang w:eastAsia="en-US"/>
        </w:rPr>
      </w:pPr>
      <w:r w:rsidRPr="008C4A96">
        <w:rPr>
          <w:rFonts w:asciiTheme="minorHAnsi" w:eastAsia="Calibri" w:hAnsiTheme="minorHAnsi" w:cstheme="minorHAnsi"/>
          <w:lang w:eastAsia="en-US"/>
        </w:rPr>
        <w:t>pogodbenih obveznosti ne opravlja v skladu s to pogodbo</w:t>
      </w:r>
      <w:r w:rsidR="0051534B" w:rsidRPr="008C4A96">
        <w:rPr>
          <w:rFonts w:asciiTheme="minorHAnsi" w:eastAsia="Calibri" w:hAnsiTheme="minorHAnsi" w:cstheme="minorHAnsi"/>
          <w:lang w:eastAsia="en-US"/>
        </w:rPr>
        <w:t>;</w:t>
      </w:r>
    </w:p>
    <w:p w14:paraId="7CBD4080" w14:textId="77777777" w:rsidR="0051534B" w:rsidRPr="007651CB" w:rsidRDefault="0051534B" w:rsidP="0051534B">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svojih obveznosti po tej pogodbi ne izpolni tudi po dodatnem pozivu s strani kupca,</w:t>
      </w:r>
    </w:p>
    <w:p w14:paraId="0360596D" w14:textId="77777777" w:rsidR="0051534B" w:rsidRPr="007651CB" w:rsidRDefault="0051534B" w:rsidP="0051534B">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ne varuje poslovne skrivnosti in osebnih podatkov kupca,</w:t>
      </w:r>
    </w:p>
    <w:p w14:paraId="225365DE" w14:textId="003BB024" w:rsidR="0051534B" w:rsidRPr="007651CB" w:rsidRDefault="0051534B" w:rsidP="0051534B">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 xml:space="preserve">se nad njim </w:t>
      </w:r>
      <w:r w:rsidRPr="007651CB">
        <w:rPr>
          <w:rFonts w:asciiTheme="minorHAnsi" w:eastAsia="Calibri" w:hAnsiTheme="minorHAnsi" w:cstheme="minorHAnsi"/>
          <w:color w:val="A6A6A6" w:themeColor="background1" w:themeShade="A6"/>
          <w:lang w:eastAsia="en-US"/>
        </w:rPr>
        <w:t xml:space="preserve">ali enem izmed sodelujočih podjetij </w:t>
      </w:r>
      <w:r w:rsidRPr="007651CB">
        <w:rPr>
          <w:rFonts w:asciiTheme="minorHAnsi" w:eastAsia="Calibri" w:hAnsiTheme="minorHAnsi" w:cstheme="minorHAnsi"/>
          <w:lang w:eastAsia="en-US"/>
        </w:rPr>
        <w:t xml:space="preserve">uvede postopek stečaja ali likvidacije ali postane plačilno nesposoben </w:t>
      </w:r>
      <w:r w:rsidRPr="007651CB">
        <w:rPr>
          <w:rFonts w:asciiTheme="minorHAnsi" w:eastAsia="Calibri" w:hAnsiTheme="minorHAnsi" w:cstheme="minorHAnsi"/>
          <w:color w:val="A6A6A6" w:themeColor="background1" w:themeShade="A6"/>
          <w:lang w:eastAsia="en-US"/>
        </w:rPr>
        <w:t xml:space="preserve">in ga preostala sodelujoča podjetja </w:t>
      </w:r>
      <w:r w:rsidRPr="007651CB">
        <w:rPr>
          <w:rFonts w:asciiTheme="minorHAnsi" w:eastAsia="Calibri" w:hAnsiTheme="minorHAnsi" w:cstheme="minorHAnsi"/>
          <w:lang w:eastAsia="en-US"/>
        </w:rPr>
        <w:t>ne nadomestijo z ustreznim novim podjetjem</w:t>
      </w:r>
      <w:r w:rsidR="00E354B2" w:rsidRPr="007651CB">
        <w:rPr>
          <w:rFonts w:asciiTheme="minorHAnsi" w:eastAsia="Calibri" w:hAnsiTheme="minorHAnsi" w:cstheme="minorHAnsi"/>
          <w:lang w:eastAsia="en-US"/>
        </w:rPr>
        <w:t>,</w:t>
      </w:r>
    </w:p>
    <w:p w14:paraId="7477C31F" w14:textId="38696113" w:rsidR="0051534B" w:rsidRDefault="0051534B" w:rsidP="0051534B">
      <w:pPr>
        <w:rPr>
          <w:rFonts w:asciiTheme="minorHAnsi" w:hAnsiTheme="minorHAnsi" w:cstheme="minorHAnsi"/>
        </w:rPr>
      </w:pPr>
      <w:r w:rsidRPr="007651C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DBDE5ED" w14:textId="392A8EA3" w:rsidR="009B7885" w:rsidRDefault="009B7885" w:rsidP="0051534B">
      <w:pPr>
        <w:rPr>
          <w:rFonts w:asciiTheme="minorHAnsi" w:hAnsiTheme="minorHAnsi" w:cstheme="minorHAnsi"/>
        </w:rPr>
      </w:pPr>
    </w:p>
    <w:p w14:paraId="67F67F22" w14:textId="77777777" w:rsidR="0051534B" w:rsidRPr="007651CB" w:rsidRDefault="0051534B" w:rsidP="0051534B">
      <w:pPr>
        <w:rPr>
          <w:rFonts w:asciiTheme="minorHAnsi" w:hAnsiTheme="minorHAnsi" w:cstheme="minorHAnsi"/>
        </w:rPr>
      </w:pPr>
      <w:r w:rsidRPr="007651CB">
        <w:rPr>
          <w:rFonts w:asciiTheme="minorHAnsi" w:hAnsiTheme="minorHAnsi" w:cstheme="minorHAnsi"/>
        </w:rPr>
        <w:t>Odstop učinkuje z dnem, ko prodajalec prejme pisno obvestilo kupca o odstopu s priporočeno pošto.</w:t>
      </w:r>
    </w:p>
    <w:p w14:paraId="795B98C0" w14:textId="77777777" w:rsidR="0051534B" w:rsidRPr="007651CB" w:rsidRDefault="0051534B" w:rsidP="0051534B">
      <w:pPr>
        <w:keepNext/>
        <w:spacing w:before="240" w:after="60"/>
        <w:outlineLvl w:val="0"/>
        <w:rPr>
          <w:b/>
          <w:bCs/>
          <w:kern w:val="32"/>
        </w:rPr>
      </w:pPr>
      <w:bookmarkStart w:id="59" w:name="_Toc103285360"/>
      <w:bookmarkStart w:id="60" w:name="_Toc172536647"/>
      <w:r w:rsidRPr="007651CB">
        <w:rPr>
          <w:b/>
          <w:bCs/>
          <w:kern w:val="32"/>
        </w:rPr>
        <w:t>PROTIKORUPCIJSKA KLAVZULA</w:t>
      </w:r>
      <w:bookmarkEnd w:id="59"/>
      <w:bookmarkEnd w:id="60"/>
    </w:p>
    <w:p w14:paraId="7E50B947"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79E0DE03" w14:textId="77777777" w:rsidR="0051534B" w:rsidRPr="007651CB" w:rsidRDefault="0051534B" w:rsidP="0051534B">
      <w:pPr>
        <w:rPr>
          <w:rFonts w:cs="Arial"/>
        </w:rPr>
      </w:pPr>
      <w:r w:rsidRPr="007651C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7651CB" w:rsidRDefault="0051534B" w:rsidP="0051534B">
      <w:pPr>
        <w:numPr>
          <w:ilvl w:val="0"/>
          <w:numId w:val="23"/>
        </w:numPr>
        <w:spacing w:line="276" w:lineRule="auto"/>
        <w:contextualSpacing/>
        <w:rPr>
          <w:rFonts w:eastAsia="Calibri" w:cs="Arial"/>
          <w:lang w:eastAsia="en-US"/>
        </w:rPr>
      </w:pPr>
      <w:r w:rsidRPr="007651CB">
        <w:rPr>
          <w:rFonts w:eastAsia="Calibri" w:cs="Arial"/>
          <w:lang w:eastAsia="en-US"/>
        </w:rPr>
        <w:t>pridobitev posla ali</w:t>
      </w:r>
    </w:p>
    <w:p w14:paraId="4547A694" w14:textId="77777777" w:rsidR="0051534B" w:rsidRPr="007651CB" w:rsidRDefault="0051534B" w:rsidP="0051534B">
      <w:pPr>
        <w:numPr>
          <w:ilvl w:val="0"/>
          <w:numId w:val="23"/>
        </w:numPr>
        <w:spacing w:line="276" w:lineRule="auto"/>
        <w:contextualSpacing/>
        <w:rPr>
          <w:rFonts w:eastAsia="Calibri" w:cs="Arial"/>
          <w:lang w:eastAsia="en-US"/>
        </w:rPr>
      </w:pPr>
      <w:r w:rsidRPr="007651CB">
        <w:rPr>
          <w:rFonts w:eastAsia="Calibri" w:cs="Arial"/>
          <w:lang w:eastAsia="en-US"/>
        </w:rPr>
        <w:t>za sklenitev posla pod ugodnejšimi pogoji ali</w:t>
      </w:r>
    </w:p>
    <w:p w14:paraId="68CE61D1" w14:textId="77777777" w:rsidR="0051534B" w:rsidRPr="007651CB" w:rsidRDefault="0051534B" w:rsidP="0051534B">
      <w:pPr>
        <w:numPr>
          <w:ilvl w:val="0"/>
          <w:numId w:val="23"/>
        </w:numPr>
        <w:spacing w:line="276" w:lineRule="auto"/>
        <w:contextualSpacing/>
        <w:rPr>
          <w:rFonts w:eastAsia="Calibri" w:cs="Arial"/>
          <w:lang w:eastAsia="en-US"/>
        </w:rPr>
      </w:pPr>
      <w:r w:rsidRPr="007651CB">
        <w:rPr>
          <w:rFonts w:eastAsia="Calibri" w:cs="Arial"/>
          <w:lang w:eastAsia="en-US"/>
        </w:rPr>
        <w:t>za opustitev dolžnega nadzora nad izvajanjem pogodbenih obveznosti ali</w:t>
      </w:r>
    </w:p>
    <w:p w14:paraId="508B77E6" w14:textId="5E9EDE01" w:rsidR="0051534B" w:rsidRDefault="0051534B" w:rsidP="0051534B">
      <w:pPr>
        <w:numPr>
          <w:ilvl w:val="0"/>
          <w:numId w:val="23"/>
        </w:numPr>
        <w:spacing w:line="276" w:lineRule="auto"/>
        <w:contextualSpacing/>
        <w:rPr>
          <w:rFonts w:eastAsia="Calibri" w:cs="Arial"/>
          <w:lang w:eastAsia="en-US"/>
        </w:rPr>
      </w:pPr>
      <w:r w:rsidRPr="007651C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r w:rsidR="002C4CA2">
        <w:rPr>
          <w:rFonts w:eastAsia="Calibri" w:cs="Arial"/>
          <w:lang w:eastAsia="en-US"/>
        </w:rPr>
        <w:t>;</w:t>
      </w:r>
    </w:p>
    <w:p w14:paraId="0FB7B86A" w14:textId="1BECA8B7" w:rsidR="002C4CA2" w:rsidRDefault="002C4CA2" w:rsidP="002C4CA2">
      <w:pPr>
        <w:spacing w:line="276" w:lineRule="auto"/>
        <w:ind w:left="360"/>
        <w:contextualSpacing/>
        <w:rPr>
          <w:rFonts w:eastAsia="Calibri" w:cs="Arial"/>
          <w:lang w:eastAsia="en-US"/>
        </w:rPr>
      </w:pPr>
      <w:r>
        <w:rPr>
          <w:rFonts w:eastAsia="Calibri" w:cs="Arial"/>
          <w:lang w:eastAsia="en-US"/>
        </w:rPr>
        <w:t>je ta pogodba nična.</w:t>
      </w:r>
    </w:p>
    <w:p w14:paraId="016E10AF" w14:textId="77777777" w:rsidR="0051534B" w:rsidRPr="007651CB" w:rsidRDefault="0051534B" w:rsidP="0051534B">
      <w:pPr>
        <w:keepNext/>
        <w:spacing w:before="240" w:after="60"/>
        <w:outlineLvl w:val="0"/>
        <w:rPr>
          <w:b/>
          <w:bCs/>
          <w:kern w:val="32"/>
        </w:rPr>
      </w:pPr>
      <w:bookmarkStart w:id="61" w:name="_Toc103285361"/>
      <w:bookmarkStart w:id="62" w:name="_Toc172536648"/>
      <w:r w:rsidRPr="007651CB">
        <w:rPr>
          <w:b/>
          <w:bCs/>
          <w:kern w:val="32"/>
        </w:rPr>
        <w:t>RAZVEZNI POGOJ</w:t>
      </w:r>
      <w:bookmarkEnd w:id="61"/>
      <w:bookmarkEnd w:id="62"/>
    </w:p>
    <w:p w14:paraId="0EB5A341" w14:textId="67A9EED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19275B19" w14:textId="77777777" w:rsidR="00DF197C" w:rsidRDefault="00DF197C" w:rsidP="00DF197C">
      <w:pPr>
        <w:rPr>
          <w:rFonts w:cs="Arial"/>
        </w:rPr>
      </w:pPr>
      <w:r>
        <w:rPr>
          <w:rFonts w:cs="Arial"/>
        </w:rPr>
        <w:t>Ta pogodba je sklenjena pod razveznim pogojem, ki se uresniči v primeru izpolnitve ene od naslednjih okoliščin:</w:t>
      </w:r>
    </w:p>
    <w:p w14:paraId="15DE8C0D" w14:textId="06DB4AAE" w:rsidR="00DF197C" w:rsidRDefault="00DF197C" w:rsidP="00DF197C">
      <w:pPr>
        <w:numPr>
          <w:ilvl w:val="0"/>
          <w:numId w:val="41"/>
        </w:numPr>
        <w:rPr>
          <w:rFonts w:cs="Arial"/>
        </w:rPr>
      </w:pPr>
      <w:r>
        <w:rPr>
          <w:rFonts w:cs="Arial"/>
        </w:rPr>
        <w:t xml:space="preserve">če bo </w:t>
      </w:r>
      <w:r w:rsidR="00D679DE">
        <w:rPr>
          <w:rFonts w:cs="Arial"/>
        </w:rPr>
        <w:t>kupec</w:t>
      </w:r>
      <w:r>
        <w:rPr>
          <w:rFonts w:cs="Arial"/>
        </w:rPr>
        <w:t xml:space="preserve"> seznanjen, da je sodišče s pravnomočno odločitvijo ugotovilo kršitev obveznosti iz drugega odstavka 3. člena ZJN-3 s strani </w:t>
      </w:r>
      <w:r w:rsidR="00C81D2D">
        <w:rPr>
          <w:rFonts w:cs="Arial"/>
        </w:rPr>
        <w:t>izvajalca</w:t>
      </w:r>
      <w:r>
        <w:rPr>
          <w:rFonts w:cs="Arial"/>
        </w:rPr>
        <w:t xml:space="preserve"> pogodbe o izvedbi javnega naročila ali njegovega podizvajalca ali </w:t>
      </w:r>
    </w:p>
    <w:p w14:paraId="15AF8A85" w14:textId="1C2E602E" w:rsidR="00DF197C" w:rsidRDefault="00DF197C" w:rsidP="00DF197C">
      <w:pPr>
        <w:numPr>
          <w:ilvl w:val="0"/>
          <w:numId w:val="41"/>
        </w:numPr>
        <w:rPr>
          <w:rFonts w:cs="Arial"/>
        </w:rPr>
      </w:pPr>
      <w:r>
        <w:rPr>
          <w:rFonts w:cs="Arial"/>
        </w:rPr>
        <w:lastRenderedPageBreak/>
        <w:t xml:space="preserve">če je </w:t>
      </w:r>
      <w:r w:rsidR="00D679DE">
        <w:rPr>
          <w:rFonts w:cs="Arial"/>
        </w:rPr>
        <w:t>kupec</w:t>
      </w:r>
      <w:r>
        <w:rPr>
          <w:rFonts w:cs="Arial"/>
        </w:rPr>
        <w:t xml:space="preserve">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A61C1D9" w14:textId="77777777" w:rsidR="00DF197C" w:rsidRDefault="00DF197C" w:rsidP="00DF197C">
      <w:pPr>
        <w:rPr>
          <w:rFonts w:eastAsiaTheme="minorHAnsi" w:cs="Arial"/>
        </w:rPr>
      </w:pPr>
    </w:p>
    <w:p w14:paraId="635657C7" w14:textId="6B0BD6AE" w:rsidR="00DF197C" w:rsidRDefault="00DF197C" w:rsidP="00DF197C">
      <w:pPr>
        <w:rPr>
          <w:rFonts w:cs="Arial"/>
        </w:rPr>
      </w:pPr>
      <w:r>
        <w:rPr>
          <w:rFonts w:cs="Arial"/>
        </w:rPr>
        <w:t xml:space="preserve">V primeru izpolnitve okoliščine in pogojev iz prejšnjega odstavka bo </w:t>
      </w:r>
      <w:r w:rsidR="00D679DE">
        <w:rPr>
          <w:rFonts w:cs="Arial"/>
        </w:rPr>
        <w:t>kupec</w:t>
      </w:r>
      <w:r>
        <w:rPr>
          <w:rFonts w:cs="Arial"/>
        </w:rPr>
        <w:t xml:space="preserve"> postopal v skladu s 3. alinejo 67. člena ZJN-3. </w:t>
      </w:r>
    </w:p>
    <w:p w14:paraId="0272651B" w14:textId="77777777" w:rsidR="00DF197C" w:rsidRDefault="00DF197C" w:rsidP="00DF197C">
      <w:pPr>
        <w:rPr>
          <w:rFonts w:cs="Arial"/>
        </w:rPr>
      </w:pPr>
    </w:p>
    <w:p w14:paraId="799D814A" w14:textId="54D9CFE4" w:rsidR="00DF197C" w:rsidRDefault="00DF197C" w:rsidP="00DF197C">
      <w:pPr>
        <w:rPr>
          <w:rFonts w:cs="Arial"/>
        </w:rPr>
      </w:pPr>
      <w:r>
        <w:rPr>
          <w:rFonts w:cs="Arial"/>
        </w:rPr>
        <w:t xml:space="preserve">V primeru izpolnitve razveznega pogoja se šteje, da je pogodba razvezana z dnem sklenitve nove pogodbe o izvedbi javnega naročila za predmetno naročilo. O datumu sklenitve nove pogodbe bo </w:t>
      </w:r>
      <w:r w:rsidR="00D679DE">
        <w:rPr>
          <w:rFonts w:cs="Arial"/>
        </w:rPr>
        <w:t>kupec</w:t>
      </w:r>
      <w:r>
        <w:rPr>
          <w:rFonts w:cs="Arial"/>
        </w:rPr>
        <w:t xml:space="preserve"> obvestil izvajalca.</w:t>
      </w:r>
    </w:p>
    <w:p w14:paraId="2A75F4D7" w14:textId="77777777" w:rsidR="00DF197C" w:rsidRDefault="00DF197C" w:rsidP="00DF197C">
      <w:pPr>
        <w:rPr>
          <w:rFonts w:cs="Arial"/>
        </w:rPr>
      </w:pPr>
    </w:p>
    <w:p w14:paraId="612FCF0A" w14:textId="1D68258F" w:rsidR="0051534B" w:rsidRPr="007651CB" w:rsidRDefault="00DF197C" w:rsidP="00DF197C">
      <w:pPr>
        <w:rPr>
          <w:rFonts w:asciiTheme="majorHAnsi" w:hAnsiTheme="majorHAnsi" w:cstheme="majorHAnsi"/>
        </w:rPr>
      </w:pPr>
      <w:r>
        <w:rPr>
          <w:rFonts w:cs="Arial"/>
        </w:rPr>
        <w:t xml:space="preserve">Če </w:t>
      </w:r>
      <w:r w:rsidR="00C81D2D">
        <w:rPr>
          <w:rFonts w:cs="Arial"/>
        </w:rPr>
        <w:t>kupec</w:t>
      </w:r>
      <w:r>
        <w:rPr>
          <w:rFonts w:cs="Arial"/>
        </w:rPr>
        <w:t xml:space="preserve"> v 60 dneh od seznanitve s kršitvijo ne začne novega postopka javnega naročila, se šteje, da je pogodba razvezana šestdeseti dan od seznanitve s kršitvijo.</w:t>
      </w:r>
    </w:p>
    <w:p w14:paraId="20AD78AB" w14:textId="77777777" w:rsidR="0051534B" w:rsidRPr="007651CB" w:rsidRDefault="0051534B" w:rsidP="0051534B">
      <w:pPr>
        <w:keepNext/>
        <w:spacing w:before="240" w:after="60"/>
        <w:outlineLvl w:val="0"/>
        <w:rPr>
          <w:b/>
          <w:bCs/>
          <w:kern w:val="32"/>
        </w:rPr>
      </w:pPr>
      <w:bookmarkStart w:id="63" w:name="_Toc103285362"/>
      <w:bookmarkStart w:id="64" w:name="_Toc172536649"/>
      <w:r w:rsidRPr="007651CB">
        <w:rPr>
          <w:b/>
          <w:bCs/>
          <w:kern w:val="32"/>
        </w:rPr>
        <w:t>PREHODNA IN KONČNA DOLOČILA</w:t>
      </w:r>
      <w:bookmarkEnd w:id="63"/>
      <w:bookmarkEnd w:id="64"/>
    </w:p>
    <w:p w14:paraId="6C18BF24"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0C69B09B" w14:textId="320EE6BF" w:rsidR="0051534B" w:rsidRPr="007651CB" w:rsidRDefault="0051534B" w:rsidP="0051534B">
      <w:pPr>
        <w:keepNext/>
        <w:widowControl w:val="0"/>
        <w:tabs>
          <w:tab w:val="left" w:pos="426"/>
        </w:tabs>
        <w:outlineLvl w:val="4"/>
        <w:rPr>
          <w:rFonts w:cs="Arial"/>
        </w:rPr>
      </w:pPr>
      <w:r w:rsidRPr="007651CB">
        <w:rPr>
          <w:rFonts w:cs="Arial"/>
        </w:rPr>
        <w:t xml:space="preserve">Za vse, kar ni zajeto s to pogodbo, veljajo določila obligacijskega zakonika, zakona </w:t>
      </w:r>
      <w:r w:rsidR="0021474E">
        <w:rPr>
          <w:rFonts w:cs="Arial"/>
        </w:rPr>
        <w:t xml:space="preserve">o državnih </w:t>
      </w:r>
      <w:r w:rsidRPr="007651CB">
        <w:rPr>
          <w:rFonts w:cs="Arial"/>
        </w:rPr>
        <w:t>blagovnih rezervah in drugih veljavnih predpisov.</w:t>
      </w:r>
    </w:p>
    <w:p w14:paraId="4DA8ECC5" w14:textId="77777777" w:rsidR="0051534B" w:rsidRPr="007651CB" w:rsidRDefault="0051534B" w:rsidP="0051534B"/>
    <w:p w14:paraId="64901FD3"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0821CED4" w14:textId="77777777" w:rsidR="0051534B" w:rsidRPr="007651CB" w:rsidRDefault="0051534B" w:rsidP="0051534B">
      <w:pPr>
        <w:rPr>
          <w:rFonts w:cs="Arial"/>
          <w:lang w:val="x-none" w:eastAsia="x-none"/>
        </w:rPr>
      </w:pPr>
      <w:r w:rsidRPr="007651CB">
        <w:rPr>
          <w:rFonts w:cs="Arial"/>
          <w:lang w:val="x-none" w:eastAsia="x-none"/>
        </w:rPr>
        <w:t>Morebitne spore</w:t>
      </w:r>
      <w:r w:rsidRPr="007651CB">
        <w:rPr>
          <w:rFonts w:cs="Arial"/>
          <w:lang w:eastAsia="x-none"/>
        </w:rPr>
        <w:t>, ki bi nastali v zvezi z izvajanjem te pogodbe,</w:t>
      </w:r>
      <w:r w:rsidRPr="007651CB">
        <w:rPr>
          <w:rFonts w:cs="Arial"/>
          <w:lang w:val="x-none" w:eastAsia="x-none"/>
        </w:rPr>
        <w:t xml:space="preserve"> bosta pogodbeni stranki reševali sporazumno. V primeru, da do</w:t>
      </w:r>
      <w:r w:rsidRPr="007651CB">
        <w:rPr>
          <w:rFonts w:cs="Arial"/>
          <w:lang w:eastAsia="x-none"/>
        </w:rPr>
        <w:t xml:space="preserve"> </w:t>
      </w:r>
      <w:r w:rsidRPr="007651CB">
        <w:rPr>
          <w:rFonts w:cs="Arial"/>
          <w:lang w:val="x-none" w:eastAsia="x-none"/>
        </w:rPr>
        <w:t>sporazuma ne bi prišlo, je za reševanje sporov po tej pogodbi pristojno sodišč</w:t>
      </w:r>
      <w:r w:rsidRPr="007651CB">
        <w:rPr>
          <w:rFonts w:cs="Arial"/>
          <w:lang w:eastAsia="x-none"/>
        </w:rPr>
        <w:t>e</w:t>
      </w:r>
      <w:r w:rsidRPr="007651CB">
        <w:rPr>
          <w:rFonts w:cs="Arial"/>
          <w:lang w:val="x-none" w:eastAsia="x-none"/>
        </w:rPr>
        <w:t xml:space="preserve"> v Ljubljani.</w:t>
      </w:r>
    </w:p>
    <w:p w14:paraId="14084115" w14:textId="77777777" w:rsidR="0051534B" w:rsidRPr="007651CB" w:rsidRDefault="0051534B" w:rsidP="0051534B">
      <w:pPr>
        <w:rPr>
          <w:rFonts w:cs="Arial"/>
          <w:lang w:val="x-none" w:eastAsia="x-none"/>
        </w:rPr>
      </w:pPr>
    </w:p>
    <w:p w14:paraId="1BB58099"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člen</w:t>
      </w:r>
    </w:p>
    <w:p w14:paraId="3EAEE55D" w14:textId="322B54DF" w:rsidR="00E354B2" w:rsidRPr="007651CB" w:rsidRDefault="00E354B2" w:rsidP="00E354B2">
      <w:pPr>
        <w:rPr>
          <w:rFonts w:cs="Arial"/>
          <w:i/>
          <w:color w:val="BFBFBF" w:themeColor="background1" w:themeShade="BF"/>
        </w:rPr>
      </w:pPr>
      <w:r w:rsidRPr="007651CB">
        <w:rPr>
          <w:rFonts w:cs="Arial"/>
        </w:rPr>
        <w:t xml:space="preserve">Pogodba je podpisana v </w:t>
      </w:r>
      <w:r w:rsidR="00F8312B" w:rsidRPr="007651CB">
        <w:rPr>
          <w:rFonts w:cs="Arial"/>
          <w:color w:val="BFBFBF" w:themeColor="background1" w:themeShade="BF"/>
        </w:rPr>
        <w:t>štirih</w:t>
      </w:r>
      <w:r w:rsidRPr="007651CB">
        <w:rPr>
          <w:rFonts w:cs="Arial"/>
          <w:color w:val="BFBFBF" w:themeColor="background1" w:themeShade="BF"/>
        </w:rPr>
        <w:t xml:space="preserve"> (</w:t>
      </w:r>
      <w:r w:rsidR="00F8312B" w:rsidRPr="007651CB">
        <w:rPr>
          <w:rFonts w:cs="Arial"/>
          <w:color w:val="BFBFBF" w:themeColor="background1" w:themeShade="BF"/>
        </w:rPr>
        <w:t>4</w:t>
      </w:r>
      <w:r w:rsidRPr="007651CB">
        <w:rPr>
          <w:rFonts w:cs="Arial"/>
          <w:color w:val="BFBFBF" w:themeColor="background1" w:themeShade="BF"/>
        </w:rPr>
        <w:t xml:space="preserve">) </w:t>
      </w:r>
      <w:r w:rsidRPr="007651CB">
        <w:rPr>
          <w:rFonts w:cs="Arial"/>
        </w:rPr>
        <w:t xml:space="preserve">originalnih izvodih, tako da vsaka pogodbena stranka prejme po </w:t>
      </w:r>
      <w:r w:rsidR="00F8312B" w:rsidRPr="007651CB">
        <w:rPr>
          <w:rFonts w:cs="Arial"/>
          <w:color w:val="BFBFBF" w:themeColor="background1" w:themeShade="BF"/>
        </w:rPr>
        <w:t>dva</w:t>
      </w:r>
      <w:r w:rsidRPr="007651CB">
        <w:rPr>
          <w:rFonts w:cs="Arial"/>
          <w:color w:val="BFBFBF" w:themeColor="background1" w:themeShade="BF"/>
        </w:rPr>
        <w:t xml:space="preserve"> (</w:t>
      </w:r>
      <w:r w:rsidR="00F8312B" w:rsidRPr="007651CB">
        <w:rPr>
          <w:rFonts w:cs="Arial"/>
          <w:color w:val="BFBFBF" w:themeColor="background1" w:themeShade="BF"/>
        </w:rPr>
        <w:t>2</w:t>
      </w:r>
      <w:r w:rsidRPr="007651CB">
        <w:rPr>
          <w:rFonts w:cs="Arial"/>
          <w:color w:val="BFBFBF" w:themeColor="background1" w:themeShade="BF"/>
        </w:rPr>
        <w:t xml:space="preserve">) </w:t>
      </w:r>
      <w:r w:rsidRPr="007651CB">
        <w:rPr>
          <w:rFonts w:cs="Arial"/>
        </w:rPr>
        <w:t>originaln</w:t>
      </w:r>
      <w:r w:rsidR="00F8312B" w:rsidRPr="007651CB">
        <w:rPr>
          <w:rFonts w:cs="Arial"/>
        </w:rPr>
        <w:t>a</w:t>
      </w:r>
      <w:r w:rsidRPr="007651CB">
        <w:rPr>
          <w:rFonts w:cs="Arial"/>
        </w:rPr>
        <w:t xml:space="preserve"> izvod</w:t>
      </w:r>
      <w:r w:rsidR="00F8312B" w:rsidRPr="007651CB">
        <w:rPr>
          <w:rFonts w:cs="Arial"/>
        </w:rPr>
        <w:t>a</w:t>
      </w:r>
      <w:r w:rsidRPr="007651CB">
        <w:rPr>
          <w:rFonts w:cs="Arial"/>
        </w:rPr>
        <w:t xml:space="preserve">. </w:t>
      </w:r>
    </w:p>
    <w:p w14:paraId="1D3E5323" w14:textId="77777777" w:rsidR="00E354B2" w:rsidRPr="007651CB" w:rsidRDefault="00E354B2" w:rsidP="00E354B2">
      <w:pPr>
        <w:rPr>
          <w:rFonts w:cs="Arial"/>
        </w:rPr>
      </w:pPr>
    </w:p>
    <w:p w14:paraId="0EFA7E85" w14:textId="77777777" w:rsidR="0051534B" w:rsidRPr="007651C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7651CB">
        <w:rPr>
          <w:rFonts w:asciiTheme="minorHAnsi" w:eastAsia="Calibri" w:hAnsiTheme="minorHAnsi" w:cstheme="minorBidi"/>
          <w:b/>
          <w:bCs/>
          <w:lang w:eastAsia="en-US"/>
        </w:rPr>
        <w:t xml:space="preserve">člen </w:t>
      </w:r>
    </w:p>
    <w:p w14:paraId="3AD45F67" w14:textId="3C767D4D" w:rsidR="0051534B" w:rsidRPr="007651CB" w:rsidRDefault="0051534B" w:rsidP="0051534B">
      <w:pPr>
        <w:rPr>
          <w:rFonts w:cs="Arial"/>
        </w:rPr>
      </w:pPr>
      <w:r w:rsidRPr="007651CB">
        <w:rPr>
          <w:rFonts w:cs="Arial"/>
        </w:rPr>
        <w:t xml:space="preserve">Pogodba je sklenjena in veljavna z dnem podpisa obeh pogodbenih strank </w:t>
      </w:r>
      <w:r w:rsidRPr="007651CB">
        <w:rPr>
          <w:rFonts w:asciiTheme="minorHAnsi" w:hAnsiTheme="minorHAnsi" w:cstheme="minorHAnsi"/>
        </w:rPr>
        <w:t xml:space="preserve">in </w:t>
      </w:r>
      <w:r w:rsidRPr="007651CB">
        <w:rPr>
          <w:rFonts w:cs="Arial"/>
        </w:rPr>
        <w:t xml:space="preserve">stopi v veljavo </w:t>
      </w:r>
      <w:r w:rsidRPr="007651CB">
        <w:rPr>
          <w:rFonts w:asciiTheme="minorHAnsi" w:hAnsiTheme="minorHAnsi" w:cstheme="minorHAnsi"/>
        </w:rPr>
        <w:t>pod odložnim pogojem predložitve finančnega zavarovanja za dobro izvedbo pogodbenih obveznosti</w:t>
      </w:r>
      <w:r w:rsidRPr="007651CB">
        <w:rPr>
          <w:rFonts w:cs="Arial"/>
        </w:rPr>
        <w:t xml:space="preserve">. </w:t>
      </w:r>
    </w:p>
    <w:p w14:paraId="005CCDE9" w14:textId="77777777" w:rsidR="0051534B" w:rsidRPr="007651CB" w:rsidRDefault="0051534B" w:rsidP="0051534B">
      <w:pPr>
        <w:rPr>
          <w:rFonts w:cs="Arial"/>
        </w:rPr>
      </w:pPr>
    </w:p>
    <w:p w14:paraId="5B0633C7" w14:textId="485BC405" w:rsidR="00667131" w:rsidRPr="007651CB" w:rsidRDefault="0051534B" w:rsidP="0051534B">
      <w:r w:rsidRPr="007651CB">
        <w:t>Pogodba velja do izpolnitve vseh pogodbenih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4364"/>
        <w:gridCol w:w="4696"/>
      </w:tblGrid>
      <w:tr w:rsidR="0051534B" w:rsidRPr="007651CB" w14:paraId="7036FD39" w14:textId="77777777" w:rsidTr="005513E8">
        <w:trPr>
          <w:trHeight w:val="1076"/>
        </w:trPr>
        <w:tc>
          <w:tcPr>
            <w:tcW w:w="4364" w:type="dxa"/>
          </w:tcPr>
          <w:p w14:paraId="1285BBBA" w14:textId="77777777" w:rsidR="0051534B" w:rsidRPr="007651CB" w:rsidRDefault="0051534B" w:rsidP="0051534B">
            <w:pPr>
              <w:jc w:val="center"/>
              <w:rPr>
                <w:rFonts w:cs="Arial"/>
              </w:rPr>
            </w:pPr>
            <w:r w:rsidRPr="007651CB">
              <w:rPr>
                <w:rFonts w:cs="Arial"/>
              </w:rPr>
              <w:t>PRODAJALEC</w:t>
            </w:r>
          </w:p>
          <w:p w14:paraId="2F7F94DB" w14:textId="77777777" w:rsidR="0051534B" w:rsidRPr="007651CB" w:rsidRDefault="0051534B" w:rsidP="0051534B">
            <w:pPr>
              <w:jc w:val="center"/>
              <w:rPr>
                <w:rFonts w:cs="Arial"/>
              </w:rPr>
            </w:pPr>
          </w:p>
          <w:p w14:paraId="4C7E5792" w14:textId="77777777" w:rsidR="0051534B" w:rsidRPr="007651CB" w:rsidRDefault="0051534B" w:rsidP="0051534B">
            <w:pPr>
              <w:jc w:val="center"/>
              <w:rPr>
                <w:rFonts w:cs="Arial"/>
              </w:rPr>
            </w:pPr>
            <w:r w:rsidRPr="007651CB">
              <w:rPr>
                <w:rFonts w:cs="Arial"/>
              </w:rPr>
              <w:t>…………………………..</w:t>
            </w:r>
          </w:p>
          <w:p w14:paraId="25F256DB" w14:textId="08506358" w:rsidR="0051534B" w:rsidRPr="007651CB" w:rsidRDefault="008D7BC4" w:rsidP="0051534B">
            <w:pPr>
              <w:jc w:val="center"/>
              <w:rPr>
                <w:rFonts w:cs="Arial"/>
              </w:rPr>
            </w:pPr>
            <w:r>
              <w:rPr>
                <w:rFonts w:cs="Arial"/>
              </w:rPr>
              <w:t>D</w:t>
            </w:r>
            <w:r w:rsidR="0051534B" w:rsidRPr="007651CB">
              <w:rPr>
                <w:rFonts w:cs="Arial"/>
              </w:rPr>
              <w:t>irektor</w:t>
            </w:r>
          </w:p>
        </w:tc>
        <w:tc>
          <w:tcPr>
            <w:tcW w:w="4696" w:type="dxa"/>
          </w:tcPr>
          <w:p w14:paraId="5CFAC8BA" w14:textId="77777777" w:rsidR="0051534B" w:rsidRPr="007651CB" w:rsidRDefault="0051534B" w:rsidP="0051534B">
            <w:pPr>
              <w:jc w:val="center"/>
              <w:rPr>
                <w:rFonts w:cs="Arial"/>
              </w:rPr>
            </w:pPr>
            <w:r w:rsidRPr="007651CB">
              <w:rPr>
                <w:rFonts w:cs="Arial"/>
              </w:rPr>
              <w:t>KUPEC</w:t>
            </w:r>
          </w:p>
          <w:p w14:paraId="1BF3781D" w14:textId="77777777" w:rsidR="0051534B" w:rsidRPr="007651CB" w:rsidRDefault="0051534B" w:rsidP="0051534B">
            <w:pPr>
              <w:jc w:val="center"/>
              <w:rPr>
                <w:rFonts w:cs="Arial"/>
              </w:rPr>
            </w:pPr>
          </w:p>
          <w:p w14:paraId="6653C3A1" w14:textId="77777777" w:rsidR="0051534B" w:rsidRPr="008D7BC4" w:rsidRDefault="0051534B" w:rsidP="0051534B">
            <w:pPr>
              <w:jc w:val="center"/>
              <w:rPr>
                <w:rFonts w:cs="Arial"/>
                <w:color w:val="000000" w:themeColor="text1"/>
              </w:rPr>
            </w:pPr>
            <w:r w:rsidRPr="008D7BC4">
              <w:rPr>
                <w:rFonts w:cs="Arial"/>
                <w:color w:val="000000" w:themeColor="text1"/>
              </w:rPr>
              <w:t>mag. Andrej KUŽNER</w:t>
            </w:r>
          </w:p>
          <w:p w14:paraId="3684E230" w14:textId="1B2865D2" w:rsidR="0051534B" w:rsidRPr="008D7BC4" w:rsidRDefault="008D7BC4" w:rsidP="0051534B">
            <w:pPr>
              <w:jc w:val="center"/>
              <w:rPr>
                <w:rFonts w:cs="Arial"/>
                <w:color w:val="000000" w:themeColor="text1"/>
              </w:rPr>
            </w:pPr>
            <w:r>
              <w:rPr>
                <w:rFonts w:cs="Arial"/>
                <w:color w:val="000000" w:themeColor="text1"/>
              </w:rPr>
              <w:t>D</w:t>
            </w:r>
            <w:r w:rsidR="0051534B" w:rsidRPr="008D7BC4">
              <w:rPr>
                <w:rFonts w:cs="Arial"/>
                <w:color w:val="000000" w:themeColor="text1"/>
              </w:rPr>
              <w:t>irektor</w:t>
            </w:r>
          </w:p>
          <w:p w14:paraId="22E61817" w14:textId="175B1A5A" w:rsidR="0051534B" w:rsidRPr="007651CB" w:rsidRDefault="0051534B" w:rsidP="0051534B">
            <w:pPr>
              <w:jc w:val="center"/>
              <w:rPr>
                <w:rFonts w:cs="Arial"/>
                <w:i/>
              </w:rPr>
            </w:pPr>
          </w:p>
        </w:tc>
      </w:tr>
      <w:tr w:rsidR="0051534B" w:rsidRPr="007651CB" w14:paraId="5B2AA2F7" w14:textId="77777777" w:rsidTr="005513E8">
        <w:tc>
          <w:tcPr>
            <w:tcW w:w="4364" w:type="dxa"/>
          </w:tcPr>
          <w:p w14:paraId="2AAC1A22" w14:textId="77777777" w:rsidR="0051534B" w:rsidRPr="007651CB" w:rsidRDefault="0051534B" w:rsidP="0051534B">
            <w:pPr>
              <w:jc w:val="center"/>
              <w:rPr>
                <w:rFonts w:cs="Arial"/>
              </w:rPr>
            </w:pPr>
          </w:p>
          <w:p w14:paraId="27736491" w14:textId="77777777" w:rsidR="0051534B" w:rsidRPr="007651CB" w:rsidRDefault="0051534B" w:rsidP="0051534B">
            <w:pPr>
              <w:jc w:val="center"/>
              <w:rPr>
                <w:rFonts w:cs="Arial"/>
              </w:rPr>
            </w:pPr>
            <w:r w:rsidRPr="007651CB">
              <w:rPr>
                <w:rFonts w:cs="Arial"/>
              </w:rPr>
              <w:t>………………………….</w:t>
            </w:r>
          </w:p>
          <w:p w14:paraId="10E5DCD4" w14:textId="77777777" w:rsidR="0051534B" w:rsidRPr="007651CB" w:rsidRDefault="0051534B" w:rsidP="0051534B">
            <w:pPr>
              <w:jc w:val="left"/>
              <w:rPr>
                <w:rFonts w:cs="Arial"/>
              </w:rPr>
            </w:pPr>
          </w:p>
          <w:p w14:paraId="5D5575CC" w14:textId="77777777" w:rsidR="0051534B" w:rsidRPr="007651CB" w:rsidRDefault="0051534B" w:rsidP="0051534B">
            <w:pPr>
              <w:jc w:val="left"/>
              <w:rPr>
                <w:rFonts w:cs="Arial"/>
              </w:rPr>
            </w:pPr>
            <w:r w:rsidRPr="007651CB">
              <w:rPr>
                <w:rFonts w:cs="Arial"/>
              </w:rPr>
              <w:t>Številka pogodbe: _______________</w:t>
            </w:r>
          </w:p>
          <w:p w14:paraId="32950992" w14:textId="77777777" w:rsidR="0051534B" w:rsidRPr="007651CB" w:rsidRDefault="0051534B" w:rsidP="0051534B">
            <w:pPr>
              <w:rPr>
                <w:rFonts w:cs="Arial"/>
              </w:rPr>
            </w:pPr>
            <w:r w:rsidRPr="007651CB">
              <w:rPr>
                <w:rFonts w:cs="Arial"/>
              </w:rPr>
              <w:t>Datum: _____________</w:t>
            </w:r>
          </w:p>
        </w:tc>
        <w:tc>
          <w:tcPr>
            <w:tcW w:w="4696" w:type="dxa"/>
          </w:tcPr>
          <w:p w14:paraId="151100E7" w14:textId="77777777" w:rsidR="0051534B" w:rsidRPr="007651CB" w:rsidRDefault="0051534B" w:rsidP="0051534B">
            <w:pPr>
              <w:jc w:val="center"/>
              <w:rPr>
                <w:rFonts w:cs="Arial"/>
              </w:rPr>
            </w:pPr>
          </w:p>
          <w:p w14:paraId="485C61CE" w14:textId="77777777" w:rsidR="0051534B" w:rsidRPr="007651CB" w:rsidRDefault="0051534B" w:rsidP="0051534B">
            <w:pPr>
              <w:jc w:val="center"/>
              <w:rPr>
                <w:rFonts w:cs="Arial"/>
              </w:rPr>
            </w:pPr>
            <w:r w:rsidRPr="007651CB">
              <w:rPr>
                <w:rFonts w:cs="Arial"/>
              </w:rPr>
              <w:t xml:space="preserve">    ZAVOD REPUBLIKE SLOVENIJE ZA BLAGOVNE REZERVE</w:t>
            </w:r>
          </w:p>
          <w:p w14:paraId="1B20E50B" w14:textId="77777777" w:rsidR="0051534B" w:rsidRPr="007651CB" w:rsidRDefault="0051534B" w:rsidP="0051534B">
            <w:pPr>
              <w:jc w:val="left"/>
              <w:rPr>
                <w:rFonts w:cs="Arial"/>
              </w:rPr>
            </w:pPr>
          </w:p>
          <w:p w14:paraId="57FF9C3B" w14:textId="77777777" w:rsidR="0051534B" w:rsidRPr="007651CB" w:rsidRDefault="0051534B" w:rsidP="0051534B">
            <w:pPr>
              <w:jc w:val="left"/>
              <w:rPr>
                <w:rFonts w:cs="Arial"/>
              </w:rPr>
            </w:pPr>
            <w:r w:rsidRPr="007651CB">
              <w:rPr>
                <w:rFonts w:cs="Arial"/>
              </w:rPr>
              <w:t>Številka pogodbe: ________________</w:t>
            </w:r>
          </w:p>
          <w:p w14:paraId="041956FC" w14:textId="77777777" w:rsidR="0051534B" w:rsidRPr="007651CB" w:rsidRDefault="0051534B" w:rsidP="0051534B">
            <w:pPr>
              <w:rPr>
                <w:rFonts w:cs="Arial"/>
              </w:rPr>
            </w:pPr>
            <w:r w:rsidRPr="007651CB">
              <w:rPr>
                <w:rFonts w:cs="Arial"/>
              </w:rPr>
              <w:t>Datum: ___________</w:t>
            </w:r>
          </w:p>
        </w:tc>
      </w:tr>
    </w:tbl>
    <w:p w14:paraId="0DBAB806" w14:textId="77777777" w:rsidR="0051534B" w:rsidRPr="007651CB" w:rsidRDefault="0051534B" w:rsidP="0051534B"/>
    <w:p w14:paraId="21AC8A4D" w14:textId="77777777" w:rsidR="00BC2412" w:rsidRPr="007651CB" w:rsidRDefault="00BC2412" w:rsidP="00526E26"/>
    <w:sectPr w:rsidR="00BC2412" w:rsidRPr="007651CB"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795A" w14:textId="77777777" w:rsidR="00D679DE" w:rsidRDefault="00D679DE">
      <w:r>
        <w:separator/>
      </w:r>
    </w:p>
  </w:endnote>
  <w:endnote w:type="continuationSeparator" w:id="0">
    <w:p w14:paraId="028B2229" w14:textId="77777777" w:rsidR="00D679DE" w:rsidRDefault="00D679DE">
      <w:r>
        <w:continuationSeparator/>
      </w:r>
    </w:p>
  </w:endnote>
  <w:endnote w:type="continuationNotice" w:id="1">
    <w:p w14:paraId="73103E1B" w14:textId="77777777" w:rsidR="00D679DE" w:rsidRDefault="00D67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F85D" w14:textId="77777777" w:rsidR="00D679DE" w:rsidRDefault="00D679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3404" w14:textId="3A68BC1D" w:rsidR="00D679DE" w:rsidRPr="00526E26" w:rsidRDefault="00D679DE"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04734085" w14:textId="77777777" w:rsidR="00D679DE" w:rsidRDefault="00D679DE"/>
  <w:p w14:paraId="547ED13B" w14:textId="77777777" w:rsidR="00D679DE" w:rsidRPr="00FC6CF0" w:rsidRDefault="00D679DE" w:rsidP="00001218">
    <w:pPr>
      <w:pStyle w:val="Glava"/>
      <w:rPr>
        <w:rFonts w:cs="Arial"/>
        <w:sz w:val="2"/>
        <w:szCs w:val="2"/>
      </w:rPr>
    </w:pPr>
  </w:p>
  <w:p w14:paraId="202DB700" w14:textId="77777777" w:rsidR="00D679DE" w:rsidRPr="00FC6CF0" w:rsidRDefault="00D679DE">
    <w:pPr>
      <w:pStyle w:val="Glava"/>
      <w:rPr>
        <w:rFonts w:cs="Arial"/>
        <w:sz w:val="2"/>
        <w:szCs w:val="2"/>
      </w:rPr>
    </w:pPr>
  </w:p>
  <w:p w14:paraId="14D24A6D" w14:textId="77777777" w:rsidR="00D679DE" w:rsidRPr="00FC6CF0" w:rsidRDefault="00D679DE"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8DC3" w14:textId="1B69FB88" w:rsidR="00D679DE" w:rsidRPr="00526E26" w:rsidRDefault="00D679DE"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676770FE" w14:textId="77777777" w:rsidR="00D679DE" w:rsidRDefault="00D679DE"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380C2" w14:textId="77777777" w:rsidR="00D679DE" w:rsidRDefault="00D679DE">
      <w:r>
        <w:separator/>
      </w:r>
    </w:p>
  </w:footnote>
  <w:footnote w:type="continuationSeparator" w:id="0">
    <w:p w14:paraId="5D785D87" w14:textId="77777777" w:rsidR="00D679DE" w:rsidRDefault="00D679DE">
      <w:r>
        <w:continuationSeparator/>
      </w:r>
    </w:p>
  </w:footnote>
  <w:footnote w:type="continuationNotice" w:id="1">
    <w:p w14:paraId="3A9549DC" w14:textId="77777777" w:rsidR="00D679DE" w:rsidRDefault="00D679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0E59F" w14:textId="77777777" w:rsidR="00D679DE" w:rsidRDefault="00D679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679DE" w14:paraId="54BF2F77" w14:textId="77777777" w:rsidTr="5E0483A1">
      <w:tc>
        <w:tcPr>
          <w:tcW w:w="3020" w:type="dxa"/>
        </w:tcPr>
        <w:p w14:paraId="5117FF01" w14:textId="77777777" w:rsidR="00D679DE" w:rsidRDefault="00D679DE" w:rsidP="5E0483A1">
          <w:pPr>
            <w:ind w:left="-115"/>
            <w:jc w:val="left"/>
          </w:pPr>
        </w:p>
      </w:tc>
      <w:tc>
        <w:tcPr>
          <w:tcW w:w="3020" w:type="dxa"/>
        </w:tcPr>
        <w:p w14:paraId="209EA2AE" w14:textId="77777777" w:rsidR="00D679DE" w:rsidRDefault="00D679DE" w:rsidP="5E0483A1">
          <w:pPr>
            <w:jc w:val="center"/>
          </w:pPr>
        </w:p>
      </w:tc>
      <w:tc>
        <w:tcPr>
          <w:tcW w:w="3020" w:type="dxa"/>
        </w:tcPr>
        <w:p w14:paraId="00D3B479" w14:textId="77777777" w:rsidR="00D679DE" w:rsidRDefault="00D679DE" w:rsidP="5E0483A1">
          <w:pPr>
            <w:ind w:right="-115"/>
            <w:jc w:val="right"/>
          </w:pPr>
        </w:p>
      </w:tc>
    </w:tr>
  </w:tbl>
  <w:p w14:paraId="458CDA33" w14:textId="77777777" w:rsidR="00D679DE" w:rsidRDefault="00D679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679DE" w:rsidRPr="00A1445A" w14:paraId="340FB453" w14:textId="77777777" w:rsidTr="00D80C2B">
      <w:tc>
        <w:tcPr>
          <w:tcW w:w="4039" w:type="dxa"/>
          <w:tcBorders>
            <w:bottom w:val="single" w:sz="4" w:space="0" w:color="auto"/>
          </w:tcBorders>
          <w:shd w:val="clear" w:color="auto" w:fill="auto"/>
        </w:tcPr>
        <w:p w14:paraId="16C965E2" w14:textId="77777777" w:rsidR="00D679DE" w:rsidRPr="00A04B00" w:rsidRDefault="00D679DE" w:rsidP="0032212C">
          <w:pPr>
            <w:ind w:right="6"/>
            <w:rPr>
              <w:rFonts w:cs="Arial"/>
              <w:b/>
              <w:color w:val="000000"/>
            </w:rPr>
          </w:pPr>
          <w:r w:rsidRPr="00A04B00">
            <w:rPr>
              <w:rFonts w:cs="Arial"/>
              <w:b/>
              <w:color w:val="000000"/>
            </w:rPr>
            <w:t>Zavod Republike Slovenije</w:t>
          </w:r>
        </w:p>
        <w:p w14:paraId="47564F9D" w14:textId="77777777" w:rsidR="00D679DE" w:rsidRPr="00A04B00" w:rsidRDefault="00D679DE" w:rsidP="0032212C">
          <w:pPr>
            <w:ind w:right="6"/>
            <w:rPr>
              <w:rFonts w:cs="Arial"/>
              <w:b/>
              <w:color w:val="000000"/>
            </w:rPr>
          </w:pPr>
          <w:r w:rsidRPr="00A04B00">
            <w:rPr>
              <w:rFonts w:cs="Arial"/>
              <w:b/>
              <w:color w:val="000000"/>
            </w:rPr>
            <w:t>za blagovne rezerve</w:t>
          </w:r>
        </w:p>
        <w:p w14:paraId="553922EF" w14:textId="77777777" w:rsidR="00D679DE" w:rsidRPr="00A04B00" w:rsidRDefault="00D679DE" w:rsidP="0032212C">
          <w:pPr>
            <w:ind w:right="6"/>
            <w:rPr>
              <w:rFonts w:cs="Arial"/>
              <w:color w:val="000000"/>
              <w:spacing w:val="-2"/>
            </w:rPr>
          </w:pPr>
        </w:p>
        <w:p w14:paraId="0BFE100E" w14:textId="77777777" w:rsidR="00D679DE" w:rsidRPr="00C0552D" w:rsidRDefault="00D679DE" w:rsidP="0032212C">
          <w:pPr>
            <w:ind w:right="6"/>
            <w:rPr>
              <w:rFonts w:cs="Arial"/>
              <w:color w:val="000000"/>
              <w:spacing w:val="-2"/>
            </w:rPr>
          </w:pPr>
          <w:r w:rsidRPr="00C0552D">
            <w:rPr>
              <w:rFonts w:cs="Arial"/>
              <w:color w:val="000000"/>
              <w:spacing w:val="-2"/>
            </w:rPr>
            <w:t>Dunajska cesta 106, SI-1000 Ljubljana</w:t>
          </w:r>
        </w:p>
        <w:p w14:paraId="2CBAABC6" w14:textId="77777777" w:rsidR="00D679DE" w:rsidRPr="00C0552D" w:rsidRDefault="00D679DE"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D679DE" w:rsidRPr="00A1445A" w:rsidRDefault="00D679DE"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D679DE" w:rsidRDefault="00D679DE"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D679DE" w:rsidRPr="00A1445A" w:rsidRDefault="00D679DE"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D679DE" w:rsidRPr="00A1445A" w:rsidRDefault="00D679DE"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D679DE" w:rsidRPr="00B90F59" w14:paraId="77AD6BA5" w14:textId="77777777" w:rsidTr="00D80C2B">
      <w:tc>
        <w:tcPr>
          <w:tcW w:w="4039" w:type="dxa"/>
          <w:tcBorders>
            <w:top w:val="single" w:sz="4" w:space="0" w:color="auto"/>
          </w:tcBorders>
          <w:shd w:val="clear" w:color="auto" w:fill="auto"/>
        </w:tcPr>
        <w:p w14:paraId="5985B1A9" w14:textId="5A49B405" w:rsidR="00D679DE" w:rsidRPr="00B90F59" w:rsidRDefault="00D679DE" w:rsidP="001D7000">
          <w:pPr>
            <w:ind w:right="6"/>
            <w:rPr>
              <w:rFonts w:cs="Arial"/>
              <w:color w:val="000000"/>
              <w:sz w:val="16"/>
              <w:szCs w:val="16"/>
            </w:rPr>
          </w:pPr>
          <w:r>
            <w:rPr>
              <w:rFonts w:cs="Arial"/>
              <w:color w:val="000000"/>
              <w:sz w:val="16"/>
              <w:szCs w:val="16"/>
            </w:rPr>
            <w:t>OMEJENI POSTOPEK Z VZPOSTAVITVIJO DNS</w:t>
          </w:r>
        </w:p>
      </w:tc>
      <w:tc>
        <w:tcPr>
          <w:tcW w:w="1418" w:type="dxa"/>
          <w:tcBorders>
            <w:top w:val="single" w:sz="4" w:space="0" w:color="auto"/>
          </w:tcBorders>
          <w:shd w:val="clear" w:color="auto" w:fill="auto"/>
        </w:tcPr>
        <w:p w14:paraId="78FD949B" w14:textId="77777777" w:rsidR="00D679DE" w:rsidRPr="00B90F59" w:rsidRDefault="00D679DE" w:rsidP="0032212C">
          <w:pPr>
            <w:rPr>
              <w:rFonts w:cs="Arial"/>
              <w:color w:val="000000"/>
              <w:sz w:val="16"/>
              <w:szCs w:val="16"/>
            </w:rPr>
          </w:pPr>
        </w:p>
      </w:tc>
      <w:tc>
        <w:tcPr>
          <w:tcW w:w="3775" w:type="dxa"/>
          <w:tcBorders>
            <w:top w:val="single" w:sz="4" w:space="0" w:color="auto"/>
          </w:tcBorders>
          <w:shd w:val="clear" w:color="auto" w:fill="auto"/>
        </w:tcPr>
        <w:p w14:paraId="333AF3F2" w14:textId="7415A21E" w:rsidR="00D679DE" w:rsidRPr="00B90F59" w:rsidRDefault="00D679DE"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7a</w:t>
          </w:r>
        </w:p>
      </w:tc>
    </w:tr>
  </w:tbl>
  <w:p w14:paraId="530785E3" w14:textId="77777777" w:rsidR="00D679DE" w:rsidRPr="00346BC8" w:rsidRDefault="00D679DE" w:rsidP="00D327D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679DE" w14:paraId="68C2F47F" w14:textId="77777777" w:rsidTr="5E0483A1">
      <w:tc>
        <w:tcPr>
          <w:tcW w:w="3020" w:type="dxa"/>
        </w:tcPr>
        <w:p w14:paraId="2A9A6C0B" w14:textId="77777777" w:rsidR="00D679DE" w:rsidRDefault="00D679DE" w:rsidP="5E0483A1">
          <w:pPr>
            <w:ind w:left="-115"/>
            <w:jc w:val="left"/>
          </w:pPr>
        </w:p>
      </w:tc>
      <w:tc>
        <w:tcPr>
          <w:tcW w:w="3020" w:type="dxa"/>
        </w:tcPr>
        <w:p w14:paraId="012FAAFB" w14:textId="77777777" w:rsidR="00D679DE" w:rsidRDefault="00D679DE" w:rsidP="5E0483A1">
          <w:pPr>
            <w:jc w:val="center"/>
          </w:pPr>
        </w:p>
      </w:tc>
      <w:tc>
        <w:tcPr>
          <w:tcW w:w="3020" w:type="dxa"/>
        </w:tcPr>
        <w:p w14:paraId="1CBF0F84" w14:textId="77777777" w:rsidR="00D679DE" w:rsidRDefault="00D679DE" w:rsidP="5E0483A1">
          <w:pPr>
            <w:ind w:right="-115"/>
            <w:jc w:val="right"/>
          </w:pPr>
        </w:p>
      </w:tc>
    </w:tr>
  </w:tbl>
  <w:p w14:paraId="1A2AA4A9" w14:textId="77777777" w:rsidR="00D679DE" w:rsidRDefault="00D679D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2254" w14:textId="77777777" w:rsidR="00D679DE" w:rsidRDefault="00D679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C73DF"/>
    <w:multiLevelType w:val="hybridMultilevel"/>
    <w:tmpl w:val="3280E8A8"/>
    <w:lvl w:ilvl="0" w:tplc="A1D018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13C1E67"/>
    <w:multiLevelType w:val="hybridMultilevel"/>
    <w:tmpl w:val="3B6E441A"/>
    <w:lvl w:ilvl="0" w:tplc="64D6F96C">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4"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5"/>
  </w:num>
  <w:num w:numId="6">
    <w:abstractNumId w:val="37"/>
  </w:num>
  <w:num w:numId="7">
    <w:abstractNumId w:val="7"/>
  </w:num>
  <w:num w:numId="8">
    <w:abstractNumId w:val="1"/>
  </w:num>
  <w:num w:numId="9">
    <w:abstractNumId w:val="13"/>
  </w:num>
  <w:num w:numId="10">
    <w:abstractNumId w:val="20"/>
  </w:num>
  <w:num w:numId="11">
    <w:abstractNumId w:val="29"/>
  </w:num>
  <w:num w:numId="12">
    <w:abstractNumId w:val="28"/>
  </w:num>
  <w:num w:numId="13">
    <w:abstractNumId w:val="23"/>
  </w:num>
  <w:num w:numId="14">
    <w:abstractNumId w:val="24"/>
  </w:num>
  <w:num w:numId="15">
    <w:abstractNumId w:val="3"/>
  </w:num>
  <w:num w:numId="16">
    <w:abstractNumId w:val="33"/>
  </w:num>
  <w:num w:numId="17">
    <w:abstractNumId w:val="17"/>
  </w:num>
  <w:num w:numId="18">
    <w:abstractNumId w:val="11"/>
  </w:num>
  <w:num w:numId="19">
    <w:abstractNumId w:val="32"/>
  </w:num>
  <w:num w:numId="20">
    <w:abstractNumId w:val="5"/>
  </w:num>
  <w:num w:numId="21">
    <w:abstractNumId w:val="25"/>
  </w:num>
  <w:num w:numId="22">
    <w:abstractNumId w:val="8"/>
  </w:num>
  <w:num w:numId="23">
    <w:abstractNumId w:val="19"/>
  </w:num>
  <w:num w:numId="24">
    <w:abstractNumId w:val="30"/>
  </w:num>
  <w:num w:numId="25">
    <w:abstractNumId w:val="16"/>
  </w:num>
  <w:num w:numId="26">
    <w:abstractNumId w:val="0"/>
  </w:num>
  <w:num w:numId="27">
    <w:abstractNumId w:val="36"/>
  </w:num>
  <w:num w:numId="28">
    <w:abstractNumId w:val="6"/>
  </w:num>
  <w:num w:numId="29">
    <w:abstractNumId w:val="34"/>
  </w:num>
  <w:num w:numId="30">
    <w:abstractNumId w:val="39"/>
  </w:num>
  <w:num w:numId="31">
    <w:abstractNumId w:val="26"/>
  </w:num>
  <w:num w:numId="32">
    <w:abstractNumId w:val="31"/>
  </w:num>
  <w:num w:numId="33">
    <w:abstractNumId w:val="14"/>
  </w:num>
  <w:num w:numId="34">
    <w:abstractNumId w:val="22"/>
  </w:num>
  <w:num w:numId="35">
    <w:abstractNumId w:val="12"/>
  </w:num>
  <w:num w:numId="36">
    <w:abstractNumId w:val="21"/>
  </w:num>
  <w:num w:numId="37">
    <w:abstractNumId w:val="4"/>
  </w:num>
  <w:num w:numId="38">
    <w:abstractNumId w:val="38"/>
  </w:num>
  <w:num w:numId="39">
    <w:abstractNumId w:val="2"/>
  </w:num>
  <w:num w:numId="40">
    <w:abstractNumId w:val="27"/>
  </w:num>
  <w:num w:numId="4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88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278C"/>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1D30"/>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20FD"/>
    <w:rsid w:val="000546C2"/>
    <w:rsid w:val="000576FB"/>
    <w:rsid w:val="00060812"/>
    <w:rsid w:val="000611D0"/>
    <w:rsid w:val="00061DCC"/>
    <w:rsid w:val="000654CB"/>
    <w:rsid w:val="000656ED"/>
    <w:rsid w:val="00065D82"/>
    <w:rsid w:val="000701EC"/>
    <w:rsid w:val="00071D42"/>
    <w:rsid w:val="00075D17"/>
    <w:rsid w:val="00076418"/>
    <w:rsid w:val="00076A47"/>
    <w:rsid w:val="00076C47"/>
    <w:rsid w:val="00080D54"/>
    <w:rsid w:val="00081FDF"/>
    <w:rsid w:val="00083CE2"/>
    <w:rsid w:val="00085C12"/>
    <w:rsid w:val="000878B8"/>
    <w:rsid w:val="00087C9B"/>
    <w:rsid w:val="00096243"/>
    <w:rsid w:val="00096BE4"/>
    <w:rsid w:val="000A0107"/>
    <w:rsid w:val="000A52B7"/>
    <w:rsid w:val="000A6AD9"/>
    <w:rsid w:val="000B1DDE"/>
    <w:rsid w:val="000B407D"/>
    <w:rsid w:val="000B4120"/>
    <w:rsid w:val="000C06A0"/>
    <w:rsid w:val="000C1D62"/>
    <w:rsid w:val="000C23A5"/>
    <w:rsid w:val="000C4170"/>
    <w:rsid w:val="000C4583"/>
    <w:rsid w:val="000C5537"/>
    <w:rsid w:val="000C7E9D"/>
    <w:rsid w:val="000D0294"/>
    <w:rsid w:val="000D0BD3"/>
    <w:rsid w:val="000D305E"/>
    <w:rsid w:val="000D4DAE"/>
    <w:rsid w:val="000D76C2"/>
    <w:rsid w:val="000E1875"/>
    <w:rsid w:val="000E2673"/>
    <w:rsid w:val="000E41E1"/>
    <w:rsid w:val="000E480B"/>
    <w:rsid w:val="000E4D06"/>
    <w:rsid w:val="000E5603"/>
    <w:rsid w:val="000E5CC9"/>
    <w:rsid w:val="000E7050"/>
    <w:rsid w:val="000F0770"/>
    <w:rsid w:val="000F2E62"/>
    <w:rsid w:val="00100FAC"/>
    <w:rsid w:val="00101B68"/>
    <w:rsid w:val="0011107F"/>
    <w:rsid w:val="00114401"/>
    <w:rsid w:val="00115C50"/>
    <w:rsid w:val="00116A78"/>
    <w:rsid w:val="00117941"/>
    <w:rsid w:val="00120039"/>
    <w:rsid w:val="0012533E"/>
    <w:rsid w:val="001314C1"/>
    <w:rsid w:val="001352C1"/>
    <w:rsid w:val="0014021F"/>
    <w:rsid w:val="001447A2"/>
    <w:rsid w:val="0014669E"/>
    <w:rsid w:val="00147C7B"/>
    <w:rsid w:val="0014C90D"/>
    <w:rsid w:val="001508B8"/>
    <w:rsid w:val="0015310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AF"/>
    <w:rsid w:val="001B1CA3"/>
    <w:rsid w:val="001B765F"/>
    <w:rsid w:val="001C1450"/>
    <w:rsid w:val="001C2F2C"/>
    <w:rsid w:val="001C42CA"/>
    <w:rsid w:val="001C5D5D"/>
    <w:rsid w:val="001C7B9C"/>
    <w:rsid w:val="001D101F"/>
    <w:rsid w:val="001D16E0"/>
    <w:rsid w:val="001D265C"/>
    <w:rsid w:val="001D5C2E"/>
    <w:rsid w:val="001D5DE0"/>
    <w:rsid w:val="001D6318"/>
    <w:rsid w:val="001D694D"/>
    <w:rsid w:val="001D7000"/>
    <w:rsid w:val="001D7BEE"/>
    <w:rsid w:val="001D7F99"/>
    <w:rsid w:val="001E06E0"/>
    <w:rsid w:val="001E38DD"/>
    <w:rsid w:val="001E721E"/>
    <w:rsid w:val="001F2C55"/>
    <w:rsid w:val="001F5080"/>
    <w:rsid w:val="001F6F0F"/>
    <w:rsid w:val="0020233B"/>
    <w:rsid w:val="00202E9B"/>
    <w:rsid w:val="002064A5"/>
    <w:rsid w:val="0021474E"/>
    <w:rsid w:val="0021732F"/>
    <w:rsid w:val="00217563"/>
    <w:rsid w:val="00217E98"/>
    <w:rsid w:val="00222C44"/>
    <w:rsid w:val="00222EAB"/>
    <w:rsid w:val="0022685F"/>
    <w:rsid w:val="002272AA"/>
    <w:rsid w:val="00227FB0"/>
    <w:rsid w:val="00231CFA"/>
    <w:rsid w:val="002352B4"/>
    <w:rsid w:val="00235E41"/>
    <w:rsid w:val="00237B33"/>
    <w:rsid w:val="002403F3"/>
    <w:rsid w:val="00241067"/>
    <w:rsid w:val="002413BB"/>
    <w:rsid w:val="00241698"/>
    <w:rsid w:val="002453A5"/>
    <w:rsid w:val="002512B6"/>
    <w:rsid w:val="00251D3F"/>
    <w:rsid w:val="00257998"/>
    <w:rsid w:val="002618E0"/>
    <w:rsid w:val="00263943"/>
    <w:rsid w:val="002639F8"/>
    <w:rsid w:val="00267619"/>
    <w:rsid w:val="002706FA"/>
    <w:rsid w:val="002711AE"/>
    <w:rsid w:val="002734CB"/>
    <w:rsid w:val="00273761"/>
    <w:rsid w:val="002739AC"/>
    <w:rsid w:val="00274F6B"/>
    <w:rsid w:val="0027504B"/>
    <w:rsid w:val="00277706"/>
    <w:rsid w:val="00280C83"/>
    <w:rsid w:val="002816DC"/>
    <w:rsid w:val="00281CE6"/>
    <w:rsid w:val="00283EE6"/>
    <w:rsid w:val="0028440E"/>
    <w:rsid w:val="00285B81"/>
    <w:rsid w:val="00291D18"/>
    <w:rsid w:val="00293198"/>
    <w:rsid w:val="00293FEB"/>
    <w:rsid w:val="002A1F49"/>
    <w:rsid w:val="002A2107"/>
    <w:rsid w:val="002A357C"/>
    <w:rsid w:val="002A57DA"/>
    <w:rsid w:val="002A6904"/>
    <w:rsid w:val="002A69C7"/>
    <w:rsid w:val="002A6A46"/>
    <w:rsid w:val="002B1B1D"/>
    <w:rsid w:val="002B2000"/>
    <w:rsid w:val="002B28E0"/>
    <w:rsid w:val="002C1439"/>
    <w:rsid w:val="002C1FEC"/>
    <w:rsid w:val="002C4CA2"/>
    <w:rsid w:val="002C75AE"/>
    <w:rsid w:val="002C7AC9"/>
    <w:rsid w:val="002D049A"/>
    <w:rsid w:val="002D16BB"/>
    <w:rsid w:val="002D3817"/>
    <w:rsid w:val="002D6383"/>
    <w:rsid w:val="002D6A3C"/>
    <w:rsid w:val="002E1329"/>
    <w:rsid w:val="002E1DC1"/>
    <w:rsid w:val="002E23CE"/>
    <w:rsid w:val="002E2FD3"/>
    <w:rsid w:val="002E372C"/>
    <w:rsid w:val="002E3FE4"/>
    <w:rsid w:val="002E6B63"/>
    <w:rsid w:val="002F0041"/>
    <w:rsid w:val="002F68A9"/>
    <w:rsid w:val="002F6AE3"/>
    <w:rsid w:val="002F7130"/>
    <w:rsid w:val="00300C9B"/>
    <w:rsid w:val="00301033"/>
    <w:rsid w:val="00301883"/>
    <w:rsid w:val="00301B61"/>
    <w:rsid w:val="003027A5"/>
    <w:rsid w:val="00302B8D"/>
    <w:rsid w:val="00303FE9"/>
    <w:rsid w:val="0030598F"/>
    <w:rsid w:val="00306DD7"/>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371A"/>
    <w:rsid w:val="003546D3"/>
    <w:rsid w:val="0036006F"/>
    <w:rsid w:val="00363B61"/>
    <w:rsid w:val="003650CA"/>
    <w:rsid w:val="00365C84"/>
    <w:rsid w:val="00366C35"/>
    <w:rsid w:val="00367250"/>
    <w:rsid w:val="003676C1"/>
    <w:rsid w:val="00370866"/>
    <w:rsid w:val="0037231D"/>
    <w:rsid w:val="0037632A"/>
    <w:rsid w:val="003806A5"/>
    <w:rsid w:val="0038243F"/>
    <w:rsid w:val="00383DAD"/>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32D2"/>
    <w:rsid w:val="003B330B"/>
    <w:rsid w:val="003B36FC"/>
    <w:rsid w:val="003B3765"/>
    <w:rsid w:val="003B48B6"/>
    <w:rsid w:val="003B4DAB"/>
    <w:rsid w:val="003B4E78"/>
    <w:rsid w:val="003B4ED4"/>
    <w:rsid w:val="003C0B6A"/>
    <w:rsid w:val="003C3977"/>
    <w:rsid w:val="003C485B"/>
    <w:rsid w:val="003C50FD"/>
    <w:rsid w:val="003C6091"/>
    <w:rsid w:val="003D1272"/>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3F5EB8"/>
    <w:rsid w:val="00400384"/>
    <w:rsid w:val="00404612"/>
    <w:rsid w:val="00406373"/>
    <w:rsid w:val="004066CE"/>
    <w:rsid w:val="00406843"/>
    <w:rsid w:val="00406E22"/>
    <w:rsid w:val="00411AC8"/>
    <w:rsid w:val="004121B8"/>
    <w:rsid w:val="00415EE6"/>
    <w:rsid w:val="00416734"/>
    <w:rsid w:val="004204E3"/>
    <w:rsid w:val="004223CD"/>
    <w:rsid w:val="00423F10"/>
    <w:rsid w:val="004317A2"/>
    <w:rsid w:val="00432BA1"/>
    <w:rsid w:val="00434D56"/>
    <w:rsid w:val="0043532D"/>
    <w:rsid w:val="00443487"/>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16C2"/>
    <w:rsid w:val="004720C5"/>
    <w:rsid w:val="0047219D"/>
    <w:rsid w:val="00472973"/>
    <w:rsid w:val="004729A3"/>
    <w:rsid w:val="00473D5E"/>
    <w:rsid w:val="004752B8"/>
    <w:rsid w:val="00475E0B"/>
    <w:rsid w:val="0047643E"/>
    <w:rsid w:val="004801D0"/>
    <w:rsid w:val="004826C9"/>
    <w:rsid w:val="004833E1"/>
    <w:rsid w:val="00485081"/>
    <w:rsid w:val="004910C3"/>
    <w:rsid w:val="00491619"/>
    <w:rsid w:val="00496839"/>
    <w:rsid w:val="004A0508"/>
    <w:rsid w:val="004A1804"/>
    <w:rsid w:val="004A35D7"/>
    <w:rsid w:val="004A4659"/>
    <w:rsid w:val="004A60C5"/>
    <w:rsid w:val="004A6318"/>
    <w:rsid w:val="004B00DC"/>
    <w:rsid w:val="004B065E"/>
    <w:rsid w:val="004B0EA1"/>
    <w:rsid w:val="004B4CCD"/>
    <w:rsid w:val="004B5BB4"/>
    <w:rsid w:val="004C2851"/>
    <w:rsid w:val="004D1FBD"/>
    <w:rsid w:val="004D39D4"/>
    <w:rsid w:val="004D6B75"/>
    <w:rsid w:val="004E0D3B"/>
    <w:rsid w:val="004E4202"/>
    <w:rsid w:val="004E474D"/>
    <w:rsid w:val="004E6568"/>
    <w:rsid w:val="004E7FB9"/>
    <w:rsid w:val="004F2462"/>
    <w:rsid w:val="004F7C1C"/>
    <w:rsid w:val="00501297"/>
    <w:rsid w:val="0050500E"/>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37967"/>
    <w:rsid w:val="00540D64"/>
    <w:rsid w:val="00543AA5"/>
    <w:rsid w:val="00543EBB"/>
    <w:rsid w:val="005459FC"/>
    <w:rsid w:val="00547445"/>
    <w:rsid w:val="005513E8"/>
    <w:rsid w:val="00552AA9"/>
    <w:rsid w:val="005531C4"/>
    <w:rsid w:val="00557C36"/>
    <w:rsid w:val="00557F17"/>
    <w:rsid w:val="005608A6"/>
    <w:rsid w:val="005615E0"/>
    <w:rsid w:val="00566DB3"/>
    <w:rsid w:val="00567536"/>
    <w:rsid w:val="00572338"/>
    <w:rsid w:val="005724B4"/>
    <w:rsid w:val="00573BB3"/>
    <w:rsid w:val="005749C4"/>
    <w:rsid w:val="005753D9"/>
    <w:rsid w:val="0057566B"/>
    <w:rsid w:val="00576343"/>
    <w:rsid w:val="00577103"/>
    <w:rsid w:val="005771C5"/>
    <w:rsid w:val="0058062B"/>
    <w:rsid w:val="00582354"/>
    <w:rsid w:val="0058275A"/>
    <w:rsid w:val="00583856"/>
    <w:rsid w:val="0058399F"/>
    <w:rsid w:val="00597781"/>
    <w:rsid w:val="005A0B71"/>
    <w:rsid w:val="005A785E"/>
    <w:rsid w:val="005B058D"/>
    <w:rsid w:val="005B253B"/>
    <w:rsid w:val="005B2586"/>
    <w:rsid w:val="005B3910"/>
    <w:rsid w:val="005B56DE"/>
    <w:rsid w:val="005B64FA"/>
    <w:rsid w:val="005C0F31"/>
    <w:rsid w:val="005C0FD3"/>
    <w:rsid w:val="005C4C41"/>
    <w:rsid w:val="005C5031"/>
    <w:rsid w:val="005C6086"/>
    <w:rsid w:val="005C71B5"/>
    <w:rsid w:val="005C72C4"/>
    <w:rsid w:val="005C7E8F"/>
    <w:rsid w:val="005D629B"/>
    <w:rsid w:val="005D7E01"/>
    <w:rsid w:val="005E2A71"/>
    <w:rsid w:val="005E354E"/>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14F5"/>
    <w:rsid w:val="006621D9"/>
    <w:rsid w:val="00662AED"/>
    <w:rsid w:val="00662D8F"/>
    <w:rsid w:val="0066332D"/>
    <w:rsid w:val="006650EC"/>
    <w:rsid w:val="006666E7"/>
    <w:rsid w:val="00667131"/>
    <w:rsid w:val="00667703"/>
    <w:rsid w:val="00670A28"/>
    <w:rsid w:val="00670D1D"/>
    <w:rsid w:val="0067155E"/>
    <w:rsid w:val="0067198C"/>
    <w:rsid w:val="006843B2"/>
    <w:rsid w:val="00685A64"/>
    <w:rsid w:val="00687F80"/>
    <w:rsid w:val="00690253"/>
    <w:rsid w:val="006902A4"/>
    <w:rsid w:val="00691772"/>
    <w:rsid w:val="0069474B"/>
    <w:rsid w:val="00696138"/>
    <w:rsid w:val="006965FE"/>
    <w:rsid w:val="006A1658"/>
    <w:rsid w:val="006A1A9E"/>
    <w:rsid w:val="006A3246"/>
    <w:rsid w:val="006A405F"/>
    <w:rsid w:val="006A5CDE"/>
    <w:rsid w:val="006A70EC"/>
    <w:rsid w:val="006A7A34"/>
    <w:rsid w:val="006B1AA2"/>
    <w:rsid w:val="006B48F7"/>
    <w:rsid w:val="006B690A"/>
    <w:rsid w:val="006B7117"/>
    <w:rsid w:val="006C3DAD"/>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4AC1"/>
    <w:rsid w:val="00715F06"/>
    <w:rsid w:val="00721538"/>
    <w:rsid w:val="007243CB"/>
    <w:rsid w:val="0072447F"/>
    <w:rsid w:val="00727414"/>
    <w:rsid w:val="00727828"/>
    <w:rsid w:val="00727E3A"/>
    <w:rsid w:val="007335E6"/>
    <w:rsid w:val="007345D8"/>
    <w:rsid w:val="00735B4B"/>
    <w:rsid w:val="007411F4"/>
    <w:rsid w:val="00741DF3"/>
    <w:rsid w:val="00743912"/>
    <w:rsid w:val="00745091"/>
    <w:rsid w:val="00752779"/>
    <w:rsid w:val="00753F50"/>
    <w:rsid w:val="00761635"/>
    <w:rsid w:val="00762580"/>
    <w:rsid w:val="00762F07"/>
    <w:rsid w:val="00764189"/>
    <w:rsid w:val="007643C8"/>
    <w:rsid w:val="007651CB"/>
    <w:rsid w:val="0076632B"/>
    <w:rsid w:val="00767A5A"/>
    <w:rsid w:val="00767F17"/>
    <w:rsid w:val="00770B3E"/>
    <w:rsid w:val="00772CB6"/>
    <w:rsid w:val="00774F3F"/>
    <w:rsid w:val="007750D0"/>
    <w:rsid w:val="00775C66"/>
    <w:rsid w:val="0077603A"/>
    <w:rsid w:val="00777786"/>
    <w:rsid w:val="00777D59"/>
    <w:rsid w:val="00777D63"/>
    <w:rsid w:val="00780188"/>
    <w:rsid w:val="00780396"/>
    <w:rsid w:val="007815E0"/>
    <w:rsid w:val="0078319E"/>
    <w:rsid w:val="00783525"/>
    <w:rsid w:val="007866DD"/>
    <w:rsid w:val="00786D32"/>
    <w:rsid w:val="00787714"/>
    <w:rsid w:val="00787F05"/>
    <w:rsid w:val="00790122"/>
    <w:rsid w:val="00791935"/>
    <w:rsid w:val="007A1078"/>
    <w:rsid w:val="007A1B09"/>
    <w:rsid w:val="007A62AE"/>
    <w:rsid w:val="007A7777"/>
    <w:rsid w:val="007A7BCC"/>
    <w:rsid w:val="007B0DCD"/>
    <w:rsid w:val="007B325E"/>
    <w:rsid w:val="007B3D1D"/>
    <w:rsid w:val="007B486D"/>
    <w:rsid w:val="007B7D54"/>
    <w:rsid w:val="007C4545"/>
    <w:rsid w:val="007C4C88"/>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4D8D"/>
    <w:rsid w:val="00865DD6"/>
    <w:rsid w:val="008704FB"/>
    <w:rsid w:val="008723CD"/>
    <w:rsid w:val="00882006"/>
    <w:rsid w:val="00884B52"/>
    <w:rsid w:val="00890AA6"/>
    <w:rsid w:val="00892F6E"/>
    <w:rsid w:val="008933F6"/>
    <w:rsid w:val="0089407F"/>
    <w:rsid w:val="00895F3B"/>
    <w:rsid w:val="008A5652"/>
    <w:rsid w:val="008A757F"/>
    <w:rsid w:val="008B1A9A"/>
    <w:rsid w:val="008B25C9"/>
    <w:rsid w:val="008B3E11"/>
    <w:rsid w:val="008B6ECE"/>
    <w:rsid w:val="008B773F"/>
    <w:rsid w:val="008C279B"/>
    <w:rsid w:val="008C2AC2"/>
    <w:rsid w:val="008C4A96"/>
    <w:rsid w:val="008C520C"/>
    <w:rsid w:val="008C5597"/>
    <w:rsid w:val="008C5F88"/>
    <w:rsid w:val="008C6145"/>
    <w:rsid w:val="008D23F4"/>
    <w:rsid w:val="008D3842"/>
    <w:rsid w:val="008D6DCE"/>
    <w:rsid w:val="008D7BC4"/>
    <w:rsid w:val="008D7FF9"/>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6076"/>
    <w:rsid w:val="00917C9B"/>
    <w:rsid w:val="00917F1E"/>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6AF0"/>
    <w:rsid w:val="009579BB"/>
    <w:rsid w:val="0096363A"/>
    <w:rsid w:val="00963F4C"/>
    <w:rsid w:val="00965BB4"/>
    <w:rsid w:val="009661A2"/>
    <w:rsid w:val="00967A62"/>
    <w:rsid w:val="00970664"/>
    <w:rsid w:val="0097345C"/>
    <w:rsid w:val="00973B16"/>
    <w:rsid w:val="009751AA"/>
    <w:rsid w:val="00981671"/>
    <w:rsid w:val="00985368"/>
    <w:rsid w:val="00990592"/>
    <w:rsid w:val="00990AE8"/>
    <w:rsid w:val="00993A0E"/>
    <w:rsid w:val="009942E4"/>
    <w:rsid w:val="00996B23"/>
    <w:rsid w:val="00996C89"/>
    <w:rsid w:val="009A46DA"/>
    <w:rsid w:val="009A4A3F"/>
    <w:rsid w:val="009B09B0"/>
    <w:rsid w:val="009B0FC7"/>
    <w:rsid w:val="009B21DF"/>
    <w:rsid w:val="009B3A4D"/>
    <w:rsid w:val="009B5856"/>
    <w:rsid w:val="009B70DE"/>
    <w:rsid w:val="009B7404"/>
    <w:rsid w:val="009B7885"/>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20C1"/>
    <w:rsid w:val="009E26B6"/>
    <w:rsid w:val="009E2D2C"/>
    <w:rsid w:val="009E3433"/>
    <w:rsid w:val="009E5C40"/>
    <w:rsid w:val="009E5EB2"/>
    <w:rsid w:val="009F0952"/>
    <w:rsid w:val="009F4A01"/>
    <w:rsid w:val="009F7784"/>
    <w:rsid w:val="00A00BA7"/>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4C5E"/>
    <w:rsid w:val="00A55388"/>
    <w:rsid w:val="00A57325"/>
    <w:rsid w:val="00A60A53"/>
    <w:rsid w:val="00A673FA"/>
    <w:rsid w:val="00A74E8F"/>
    <w:rsid w:val="00A75802"/>
    <w:rsid w:val="00A7607A"/>
    <w:rsid w:val="00A83008"/>
    <w:rsid w:val="00A83E62"/>
    <w:rsid w:val="00A901D3"/>
    <w:rsid w:val="00A92149"/>
    <w:rsid w:val="00A9445B"/>
    <w:rsid w:val="00A94BD5"/>
    <w:rsid w:val="00A9539C"/>
    <w:rsid w:val="00A957F1"/>
    <w:rsid w:val="00AA1622"/>
    <w:rsid w:val="00AA20C2"/>
    <w:rsid w:val="00AA2F1C"/>
    <w:rsid w:val="00AA7DA9"/>
    <w:rsid w:val="00AB1522"/>
    <w:rsid w:val="00AB2169"/>
    <w:rsid w:val="00AB3346"/>
    <w:rsid w:val="00AB4674"/>
    <w:rsid w:val="00AB4B9B"/>
    <w:rsid w:val="00AC45CC"/>
    <w:rsid w:val="00AC508A"/>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06D9"/>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5550"/>
    <w:rsid w:val="00B4780D"/>
    <w:rsid w:val="00B5083C"/>
    <w:rsid w:val="00B511B2"/>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9DD"/>
    <w:rsid w:val="00BC5FCA"/>
    <w:rsid w:val="00BC778E"/>
    <w:rsid w:val="00BC7ABD"/>
    <w:rsid w:val="00BC7E7D"/>
    <w:rsid w:val="00BD3397"/>
    <w:rsid w:val="00BD34CF"/>
    <w:rsid w:val="00BD36A1"/>
    <w:rsid w:val="00BD4873"/>
    <w:rsid w:val="00BD4AEF"/>
    <w:rsid w:val="00BD5F8E"/>
    <w:rsid w:val="00BD74EB"/>
    <w:rsid w:val="00BE26BF"/>
    <w:rsid w:val="00BE3088"/>
    <w:rsid w:val="00BE3712"/>
    <w:rsid w:val="00BE4A51"/>
    <w:rsid w:val="00BE573A"/>
    <w:rsid w:val="00BE655C"/>
    <w:rsid w:val="00BE6AEE"/>
    <w:rsid w:val="00BF231E"/>
    <w:rsid w:val="00BF78A7"/>
    <w:rsid w:val="00C007F0"/>
    <w:rsid w:val="00C02EBB"/>
    <w:rsid w:val="00C03167"/>
    <w:rsid w:val="00C03C9F"/>
    <w:rsid w:val="00C0524D"/>
    <w:rsid w:val="00C052DE"/>
    <w:rsid w:val="00C0552D"/>
    <w:rsid w:val="00C06BC8"/>
    <w:rsid w:val="00C10799"/>
    <w:rsid w:val="00C124CB"/>
    <w:rsid w:val="00C12949"/>
    <w:rsid w:val="00C14B74"/>
    <w:rsid w:val="00C15A76"/>
    <w:rsid w:val="00C16A39"/>
    <w:rsid w:val="00C22522"/>
    <w:rsid w:val="00C254A1"/>
    <w:rsid w:val="00C2689D"/>
    <w:rsid w:val="00C30412"/>
    <w:rsid w:val="00C308F7"/>
    <w:rsid w:val="00C413FF"/>
    <w:rsid w:val="00C468BF"/>
    <w:rsid w:val="00C4730F"/>
    <w:rsid w:val="00C50397"/>
    <w:rsid w:val="00C52A15"/>
    <w:rsid w:val="00C537AD"/>
    <w:rsid w:val="00C53D21"/>
    <w:rsid w:val="00C547A5"/>
    <w:rsid w:val="00C565DD"/>
    <w:rsid w:val="00C57271"/>
    <w:rsid w:val="00C61260"/>
    <w:rsid w:val="00C63F47"/>
    <w:rsid w:val="00C64A95"/>
    <w:rsid w:val="00C655D6"/>
    <w:rsid w:val="00C65742"/>
    <w:rsid w:val="00C66F68"/>
    <w:rsid w:val="00C701B3"/>
    <w:rsid w:val="00C717F0"/>
    <w:rsid w:val="00C747FA"/>
    <w:rsid w:val="00C751CA"/>
    <w:rsid w:val="00C7665D"/>
    <w:rsid w:val="00C804DD"/>
    <w:rsid w:val="00C81635"/>
    <w:rsid w:val="00C81D2D"/>
    <w:rsid w:val="00C82519"/>
    <w:rsid w:val="00C82B34"/>
    <w:rsid w:val="00C84AC9"/>
    <w:rsid w:val="00C87823"/>
    <w:rsid w:val="00C87D2E"/>
    <w:rsid w:val="00C90AF6"/>
    <w:rsid w:val="00C91DC8"/>
    <w:rsid w:val="00C92BB1"/>
    <w:rsid w:val="00C9531D"/>
    <w:rsid w:val="00C97729"/>
    <w:rsid w:val="00CA0E2D"/>
    <w:rsid w:val="00CA1911"/>
    <w:rsid w:val="00CA4819"/>
    <w:rsid w:val="00CA4850"/>
    <w:rsid w:val="00CB008E"/>
    <w:rsid w:val="00CB0D95"/>
    <w:rsid w:val="00CB5108"/>
    <w:rsid w:val="00CB6B04"/>
    <w:rsid w:val="00CB6E4B"/>
    <w:rsid w:val="00CC0C19"/>
    <w:rsid w:val="00CC2671"/>
    <w:rsid w:val="00CC78A5"/>
    <w:rsid w:val="00CC7F12"/>
    <w:rsid w:val="00CD461A"/>
    <w:rsid w:val="00CD5C0C"/>
    <w:rsid w:val="00CD61B2"/>
    <w:rsid w:val="00CD7808"/>
    <w:rsid w:val="00CD7BA2"/>
    <w:rsid w:val="00CE399C"/>
    <w:rsid w:val="00CE7BF5"/>
    <w:rsid w:val="00CF0508"/>
    <w:rsid w:val="00CF0D01"/>
    <w:rsid w:val="00CF123B"/>
    <w:rsid w:val="00CF12FC"/>
    <w:rsid w:val="00CF2831"/>
    <w:rsid w:val="00CF2B46"/>
    <w:rsid w:val="00CF73D7"/>
    <w:rsid w:val="00D00F7A"/>
    <w:rsid w:val="00D016B6"/>
    <w:rsid w:val="00D02783"/>
    <w:rsid w:val="00D05C1E"/>
    <w:rsid w:val="00D06278"/>
    <w:rsid w:val="00D06743"/>
    <w:rsid w:val="00D07010"/>
    <w:rsid w:val="00D104FE"/>
    <w:rsid w:val="00D11E5B"/>
    <w:rsid w:val="00D16A5F"/>
    <w:rsid w:val="00D20698"/>
    <w:rsid w:val="00D206D1"/>
    <w:rsid w:val="00D22E4E"/>
    <w:rsid w:val="00D2343D"/>
    <w:rsid w:val="00D256FE"/>
    <w:rsid w:val="00D266A8"/>
    <w:rsid w:val="00D2753C"/>
    <w:rsid w:val="00D277FE"/>
    <w:rsid w:val="00D278D4"/>
    <w:rsid w:val="00D31990"/>
    <w:rsid w:val="00D32057"/>
    <w:rsid w:val="00D327DE"/>
    <w:rsid w:val="00D3314A"/>
    <w:rsid w:val="00D33ACD"/>
    <w:rsid w:val="00D35177"/>
    <w:rsid w:val="00D41727"/>
    <w:rsid w:val="00D43AE1"/>
    <w:rsid w:val="00D50939"/>
    <w:rsid w:val="00D54ACC"/>
    <w:rsid w:val="00D579F3"/>
    <w:rsid w:val="00D63264"/>
    <w:rsid w:val="00D64E34"/>
    <w:rsid w:val="00D679DE"/>
    <w:rsid w:val="00D707B4"/>
    <w:rsid w:val="00D72F43"/>
    <w:rsid w:val="00D7309B"/>
    <w:rsid w:val="00D7324A"/>
    <w:rsid w:val="00D74090"/>
    <w:rsid w:val="00D75D09"/>
    <w:rsid w:val="00D77335"/>
    <w:rsid w:val="00D77C8B"/>
    <w:rsid w:val="00D80C2B"/>
    <w:rsid w:val="00D8275B"/>
    <w:rsid w:val="00D83E17"/>
    <w:rsid w:val="00D84490"/>
    <w:rsid w:val="00D85AFF"/>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F0C7D"/>
    <w:rsid w:val="00DF116B"/>
    <w:rsid w:val="00DF197C"/>
    <w:rsid w:val="00DF2B31"/>
    <w:rsid w:val="00DF3D50"/>
    <w:rsid w:val="00DF523D"/>
    <w:rsid w:val="00DF68AB"/>
    <w:rsid w:val="00E029F3"/>
    <w:rsid w:val="00E02C2C"/>
    <w:rsid w:val="00E0340C"/>
    <w:rsid w:val="00E10140"/>
    <w:rsid w:val="00E1273B"/>
    <w:rsid w:val="00E17445"/>
    <w:rsid w:val="00E210DD"/>
    <w:rsid w:val="00E2506D"/>
    <w:rsid w:val="00E309B9"/>
    <w:rsid w:val="00E31765"/>
    <w:rsid w:val="00E3300C"/>
    <w:rsid w:val="00E33A98"/>
    <w:rsid w:val="00E34F13"/>
    <w:rsid w:val="00E354B2"/>
    <w:rsid w:val="00E4103C"/>
    <w:rsid w:val="00E41F23"/>
    <w:rsid w:val="00E4325C"/>
    <w:rsid w:val="00E43799"/>
    <w:rsid w:val="00E43C3D"/>
    <w:rsid w:val="00E472E7"/>
    <w:rsid w:val="00E51832"/>
    <w:rsid w:val="00E519A8"/>
    <w:rsid w:val="00E550C0"/>
    <w:rsid w:val="00E55123"/>
    <w:rsid w:val="00E558DB"/>
    <w:rsid w:val="00E55CA8"/>
    <w:rsid w:val="00E572CC"/>
    <w:rsid w:val="00E60FB7"/>
    <w:rsid w:val="00E61921"/>
    <w:rsid w:val="00E61B4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5B73"/>
    <w:rsid w:val="00E9600A"/>
    <w:rsid w:val="00E9623A"/>
    <w:rsid w:val="00EA2E11"/>
    <w:rsid w:val="00EA38CB"/>
    <w:rsid w:val="00EA6A93"/>
    <w:rsid w:val="00EA75F2"/>
    <w:rsid w:val="00EA7B9C"/>
    <w:rsid w:val="00EB0DA9"/>
    <w:rsid w:val="00EB4D4C"/>
    <w:rsid w:val="00EB6710"/>
    <w:rsid w:val="00EC2A39"/>
    <w:rsid w:val="00EC3970"/>
    <w:rsid w:val="00EC3A96"/>
    <w:rsid w:val="00EC3C46"/>
    <w:rsid w:val="00ED0577"/>
    <w:rsid w:val="00ED3191"/>
    <w:rsid w:val="00ED36F5"/>
    <w:rsid w:val="00EE2A61"/>
    <w:rsid w:val="00EE2F8E"/>
    <w:rsid w:val="00EE6F37"/>
    <w:rsid w:val="00EE7F32"/>
    <w:rsid w:val="00EF0493"/>
    <w:rsid w:val="00EF05D1"/>
    <w:rsid w:val="00EF1787"/>
    <w:rsid w:val="00EF18FD"/>
    <w:rsid w:val="00EF3364"/>
    <w:rsid w:val="00EF404C"/>
    <w:rsid w:val="00F00B4F"/>
    <w:rsid w:val="00F011C1"/>
    <w:rsid w:val="00F0300D"/>
    <w:rsid w:val="00F0401D"/>
    <w:rsid w:val="00F05946"/>
    <w:rsid w:val="00F06775"/>
    <w:rsid w:val="00F07B19"/>
    <w:rsid w:val="00F16CE5"/>
    <w:rsid w:val="00F21B47"/>
    <w:rsid w:val="00F267C9"/>
    <w:rsid w:val="00F27435"/>
    <w:rsid w:val="00F32F8A"/>
    <w:rsid w:val="00F3514D"/>
    <w:rsid w:val="00F36D99"/>
    <w:rsid w:val="00F37BE1"/>
    <w:rsid w:val="00F40403"/>
    <w:rsid w:val="00F41606"/>
    <w:rsid w:val="00F426EC"/>
    <w:rsid w:val="00F42CE7"/>
    <w:rsid w:val="00F42EA0"/>
    <w:rsid w:val="00F51787"/>
    <w:rsid w:val="00F51F53"/>
    <w:rsid w:val="00F52A52"/>
    <w:rsid w:val="00F54F96"/>
    <w:rsid w:val="00F56CAD"/>
    <w:rsid w:val="00F60526"/>
    <w:rsid w:val="00F62898"/>
    <w:rsid w:val="00F637D8"/>
    <w:rsid w:val="00F65355"/>
    <w:rsid w:val="00F653B8"/>
    <w:rsid w:val="00F65654"/>
    <w:rsid w:val="00F656EB"/>
    <w:rsid w:val="00F7021C"/>
    <w:rsid w:val="00F70679"/>
    <w:rsid w:val="00F70BB8"/>
    <w:rsid w:val="00F71C13"/>
    <w:rsid w:val="00F7467E"/>
    <w:rsid w:val="00F74F84"/>
    <w:rsid w:val="00F758D0"/>
    <w:rsid w:val="00F77A54"/>
    <w:rsid w:val="00F80107"/>
    <w:rsid w:val="00F8312B"/>
    <w:rsid w:val="00F862CF"/>
    <w:rsid w:val="00F875E1"/>
    <w:rsid w:val="00F87E91"/>
    <w:rsid w:val="00F91D65"/>
    <w:rsid w:val="00F92D1D"/>
    <w:rsid w:val="00F92F9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4D34"/>
    <w:rsid w:val="00FB722F"/>
    <w:rsid w:val="00FB7524"/>
    <w:rsid w:val="00FC2874"/>
    <w:rsid w:val="00FC4EB7"/>
    <w:rsid w:val="00FC4F9B"/>
    <w:rsid w:val="00FC650C"/>
    <w:rsid w:val="00FC6CF0"/>
    <w:rsid w:val="00FD4A09"/>
    <w:rsid w:val="00FD5B5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EEF632"/>
    <w:rsid w:val="020534CA"/>
    <w:rsid w:val="0205B846"/>
    <w:rsid w:val="023055B9"/>
    <w:rsid w:val="02FD405A"/>
    <w:rsid w:val="03CC261A"/>
    <w:rsid w:val="0441F645"/>
    <w:rsid w:val="04D7DF8A"/>
    <w:rsid w:val="051E85D2"/>
    <w:rsid w:val="05794A0A"/>
    <w:rsid w:val="05E4E2FA"/>
    <w:rsid w:val="06CEE767"/>
    <w:rsid w:val="09FA0817"/>
    <w:rsid w:val="0A1282DF"/>
    <w:rsid w:val="0A6E322F"/>
    <w:rsid w:val="0B8CDECF"/>
    <w:rsid w:val="0C7C29D2"/>
    <w:rsid w:val="0CCF673B"/>
    <w:rsid w:val="0D707969"/>
    <w:rsid w:val="0E17FA33"/>
    <w:rsid w:val="0E1BBE80"/>
    <w:rsid w:val="0FB3CA94"/>
    <w:rsid w:val="107B8E68"/>
    <w:rsid w:val="10A658CD"/>
    <w:rsid w:val="1125C4A1"/>
    <w:rsid w:val="12023037"/>
    <w:rsid w:val="1293F41E"/>
    <w:rsid w:val="1307842E"/>
    <w:rsid w:val="132E0465"/>
    <w:rsid w:val="141155CF"/>
    <w:rsid w:val="141DB615"/>
    <w:rsid w:val="15319C12"/>
    <w:rsid w:val="15F935C4"/>
    <w:rsid w:val="16D5A15A"/>
    <w:rsid w:val="177BDDC8"/>
    <w:rsid w:val="187171BB"/>
    <w:rsid w:val="18E4C6F2"/>
    <w:rsid w:val="1A73ADA4"/>
    <w:rsid w:val="1A809753"/>
    <w:rsid w:val="1AA2A85A"/>
    <w:rsid w:val="1B341384"/>
    <w:rsid w:val="1B39E30D"/>
    <w:rsid w:val="1BA9127D"/>
    <w:rsid w:val="1BBE152F"/>
    <w:rsid w:val="1C32AA68"/>
    <w:rsid w:val="1CF12AC2"/>
    <w:rsid w:val="1D870D34"/>
    <w:rsid w:val="1DDA491C"/>
    <w:rsid w:val="1E5C179E"/>
    <w:rsid w:val="1FA0180A"/>
    <w:rsid w:val="1FBE379A"/>
    <w:rsid w:val="22BE906F"/>
    <w:rsid w:val="2311F516"/>
    <w:rsid w:val="242F671F"/>
    <w:rsid w:val="245A60D0"/>
    <w:rsid w:val="246B518A"/>
    <w:rsid w:val="2534A133"/>
    <w:rsid w:val="256D5626"/>
    <w:rsid w:val="25856CF1"/>
    <w:rsid w:val="25F63131"/>
    <w:rsid w:val="260A7B5A"/>
    <w:rsid w:val="26E5F815"/>
    <w:rsid w:val="26FC5759"/>
    <w:rsid w:val="273A646E"/>
    <w:rsid w:val="276707E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C4FAD"/>
    <w:rsid w:val="2FA500FD"/>
    <w:rsid w:val="30507302"/>
    <w:rsid w:val="30DFF9C3"/>
    <w:rsid w:val="311AE2B5"/>
    <w:rsid w:val="311CE292"/>
    <w:rsid w:val="312FFB2E"/>
    <w:rsid w:val="3155BD83"/>
    <w:rsid w:val="31CB8EE9"/>
    <w:rsid w:val="3261E57B"/>
    <w:rsid w:val="328C2658"/>
    <w:rsid w:val="32DCA1BF"/>
    <w:rsid w:val="33B807BC"/>
    <w:rsid w:val="3425C3C6"/>
    <w:rsid w:val="35061E4A"/>
    <w:rsid w:val="353C52AD"/>
    <w:rsid w:val="3640B323"/>
    <w:rsid w:val="36FD46F7"/>
    <w:rsid w:val="370DEE3A"/>
    <w:rsid w:val="3767848B"/>
    <w:rsid w:val="37AB89F3"/>
    <w:rsid w:val="37E4710A"/>
    <w:rsid w:val="38C2EFF1"/>
    <w:rsid w:val="3903F94B"/>
    <w:rsid w:val="3A0C7019"/>
    <w:rsid w:val="3A4989AD"/>
    <w:rsid w:val="3A696989"/>
    <w:rsid w:val="3A728984"/>
    <w:rsid w:val="3AADA7BE"/>
    <w:rsid w:val="3AC1FAF6"/>
    <w:rsid w:val="3B2B7BA3"/>
    <w:rsid w:val="3BD23F2B"/>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F41618"/>
    <w:rsid w:val="44460793"/>
    <w:rsid w:val="4545C393"/>
    <w:rsid w:val="45E9C57A"/>
    <w:rsid w:val="46142ADD"/>
    <w:rsid w:val="4630494C"/>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E58DD0"/>
    <w:rsid w:val="4E6017D2"/>
    <w:rsid w:val="4E69BFF2"/>
    <w:rsid w:val="4F4B4215"/>
    <w:rsid w:val="4F7B0E84"/>
    <w:rsid w:val="4FBB84CB"/>
    <w:rsid w:val="502280F4"/>
    <w:rsid w:val="507E8221"/>
    <w:rsid w:val="5119817A"/>
    <w:rsid w:val="51E60BB9"/>
    <w:rsid w:val="52034AEA"/>
    <w:rsid w:val="5259E310"/>
    <w:rsid w:val="527C11B0"/>
    <w:rsid w:val="52C29B46"/>
    <w:rsid w:val="52F3258D"/>
    <w:rsid w:val="546418E3"/>
    <w:rsid w:val="559D73DA"/>
    <w:rsid w:val="566F1B2E"/>
    <w:rsid w:val="5737497F"/>
    <w:rsid w:val="576FB624"/>
    <w:rsid w:val="57EB0C52"/>
    <w:rsid w:val="580AEB8F"/>
    <w:rsid w:val="59626711"/>
    <w:rsid w:val="5AD35A67"/>
    <w:rsid w:val="5B2016EB"/>
    <w:rsid w:val="5BCE4A69"/>
    <w:rsid w:val="5C22F3F6"/>
    <w:rsid w:val="5C26B2F5"/>
    <w:rsid w:val="5D99D69E"/>
    <w:rsid w:val="5E0483A1"/>
    <w:rsid w:val="5E25BDFA"/>
    <w:rsid w:val="5E959CE4"/>
    <w:rsid w:val="5EC4EFA4"/>
    <w:rsid w:val="5EDB75BC"/>
    <w:rsid w:val="5F1DF1EC"/>
    <w:rsid w:val="5F7C4584"/>
    <w:rsid w:val="5F8B70B0"/>
    <w:rsid w:val="608C8225"/>
    <w:rsid w:val="608D0CCA"/>
    <w:rsid w:val="61429BEB"/>
    <w:rsid w:val="6199AC61"/>
    <w:rsid w:val="619DFA8D"/>
    <w:rsid w:val="61D42789"/>
    <w:rsid w:val="62790D1D"/>
    <w:rsid w:val="629A3DB3"/>
    <w:rsid w:val="62D2343B"/>
    <w:rsid w:val="63B585A5"/>
    <w:rsid w:val="63B8E612"/>
    <w:rsid w:val="63C14D7F"/>
    <w:rsid w:val="63FD0909"/>
    <w:rsid w:val="64EDFA2E"/>
    <w:rsid w:val="65515606"/>
    <w:rsid w:val="6597E267"/>
    <w:rsid w:val="65FCC7D4"/>
    <w:rsid w:val="669E60EE"/>
    <w:rsid w:val="66B74F1D"/>
    <w:rsid w:val="67968295"/>
    <w:rsid w:val="6798B512"/>
    <w:rsid w:val="67D4F0B0"/>
    <w:rsid w:val="68734FA8"/>
    <w:rsid w:val="688C7805"/>
    <w:rsid w:val="693C47EA"/>
    <w:rsid w:val="69807861"/>
    <w:rsid w:val="6A071BF3"/>
    <w:rsid w:val="6A183E72"/>
    <w:rsid w:val="6B1C48C2"/>
    <w:rsid w:val="6C50CB5B"/>
    <w:rsid w:val="6D6E3118"/>
    <w:rsid w:val="6ED87129"/>
    <w:rsid w:val="6F101CFB"/>
    <w:rsid w:val="6F174D59"/>
    <w:rsid w:val="71B6AD27"/>
    <w:rsid w:val="728A50BB"/>
    <w:rsid w:val="733EF915"/>
    <w:rsid w:val="7382F3DA"/>
    <w:rsid w:val="7551D2B0"/>
    <w:rsid w:val="761570F3"/>
    <w:rsid w:val="763AB182"/>
    <w:rsid w:val="76EDA311"/>
    <w:rsid w:val="7701B794"/>
    <w:rsid w:val="771CECFE"/>
    <w:rsid w:val="7760278C"/>
    <w:rsid w:val="785412E4"/>
    <w:rsid w:val="7867C448"/>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3C1624AF"/>
  <w15:docId w15:val="{680B1B82-66B3-452B-9AFC-46A6C3C2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 w:type="paragraph" w:customStyle="1" w:styleId="Tekstpogodba-Marko">
    <w:name w:val="Tekst pogodba - Marko"/>
    <w:basedOn w:val="Navaden"/>
    <w:qFormat/>
    <w:rsid w:val="008C4A96"/>
    <w:pPr>
      <w:spacing w:after="1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purl.org/dc/elements/1.1/"/>
    <ds:schemaRef ds:uri="6a4cc071-bd85-44c5-acc7-68a9b922d49c"/>
    <ds:schemaRef ds:uri="http://purl.org/dc/terms/"/>
    <ds:schemaRef ds:uri="http://schemas.microsoft.com/office/2006/metadata/properties"/>
    <ds:schemaRef ds:uri="http://schemas.microsoft.com/office/infopath/2007/PartnerControls"/>
    <ds:schemaRef ds:uri="http://schemas.microsoft.com/office/2006/documentManagement/types"/>
    <ds:schemaRef ds:uri="2d71791d-4b08-4651-a8aa-c7bfc8b3429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D07C69BF-E813-420A-BAE1-FC3D68CF5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2DC65-A071-4CD4-9F55-4E261D19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344</TotalTime>
  <Pages>12</Pages>
  <Words>4027</Words>
  <Characters>24515</Characters>
  <Application>Microsoft Office Word</Application>
  <DocSecurity>0</DocSecurity>
  <Lines>204</Lines>
  <Paragraphs>56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25</cp:revision>
  <cp:lastPrinted>2024-07-22T09:06:00Z</cp:lastPrinted>
  <dcterms:created xsi:type="dcterms:W3CDTF">2023-04-03T10:36:00Z</dcterms:created>
  <dcterms:modified xsi:type="dcterms:W3CDTF">2024-07-22T09:30:00Z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